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F1A14" w14:textId="6C3CE6CE" w:rsidR="006E5D65" w:rsidRPr="00E960BB" w:rsidRDefault="00997F14" w:rsidP="30AE51D4">
      <w:pPr>
        <w:spacing w:line="240" w:lineRule="auto"/>
        <w:jc w:val="right"/>
        <w:rPr>
          <w:rFonts w:ascii="Corbel" w:hAnsi="Corbel"/>
          <w:i/>
          <w:iCs/>
        </w:rPr>
      </w:pPr>
      <w:r w:rsidRPr="30AE51D4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15AD3" w:rsidRPr="30AE51D4">
        <w:rPr>
          <w:rFonts w:ascii="Corbel" w:hAnsi="Corbel"/>
          <w:i/>
          <w:iCs/>
        </w:rPr>
        <w:t>Załącznik nr 1.5 do Zarządzenia Rektora UR nr 7/2023</w:t>
      </w:r>
    </w:p>
    <w:p w14:paraId="11585B7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516698D" w14:textId="28FA0099" w:rsidR="00531368" w:rsidRDefault="0071620A" w:rsidP="0053136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996514">
        <w:rPr>
          <w:rFonts w:ascii="Corbel" w:hAnsi="Corbel"/>
          <w:i/>
          <w:smallCaps/>
          <w:sz w:val="24"/>
          <w:szCs w:val="24"/>
        </w:rPr>
        <w:t>2024-2029</w:t>
      </w:r>
    </w:p>
    <w:p w14:paraId="1BB8801C" w14:textId="68439B1C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</w:t>
      </w:r>
      <w:r w:rsidR="00531368">
        <w:rPr>
          <w:rFonts w:ascii="Corbel" w:hAnsi="Corbel"/>
          <w:i/>
          <w:sz w:val="24"/>
          <w:szCs w:val="24"/>
        </w:rPr>
        <w:t xml:space="preserve">                   </w:t>
      </w:r>
      <w:r>
        <w:rPr>
          <w:rFonts w:ascii="Corbel" w:hAnsi="Corbel"/>
          <w:i/>
          <w:sz w:val="24"/>
          <w:szCs w:val="24"/>
        </w:rPr>
        <w:t xml:space="preserve">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10178139" w14:textId="5234AF3D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C01DF5">
        <w:rPr>
          <w:rFonts w:ascii="Corbel" w:hAnsi="Corbel"/>
          <w:sz w:val="20"/>
          <w:szCs w:val="20"/>
        </w:rPr>
        <w:t>202</w:t>
      </w:r>
      <w:r w:rsidR="00996514">
        <w:rPr>
          <w:rFonts w:ascii="Corbel" w:hAnsi="Corbel"/>
          <w:sz w:val="20"/>
          <w:szCs w:val="20"/>
        </w:rPr>
        <w:t>6</w:t>
      </w:r>
      <w:r w:rsidR="00F515E8">
        <w:rPr>
          <w:rFonts w:ascii="Corbel" w:hAnsi="Corbel"/>
          <w:sz w:val="20"/>
          <w:szCs w:val="20"/>
        </w:rPr>
        <w:t>/202</w:t>
      </w:r>
      <w:r w:rsidR="00996514">
        <w:rPr>
          <w:rFonts w:ascii="Corbel" w:hAnsi="Corbel"/>
          <w:sz w:val="20"/>
          <w:szCs w:val="20"/>
        </w:rPr>
        <w:t>7</w:t>
      </w:r>
    </w:p>
    <w:p w14:paraId="70C5336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85121F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FC58F26" w14:textId="77777777" w:rsidTr="005D173B">
        <w:tc>
          <w:tcPr>
            <w:tcW w:w="2694" w:type="dxa"/>
            <w:vAlign w:val="center"/>
          </w:tcPr>
          <w:p w14:paraId="3B91328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C4C8CE2" w14:textId="36330F75" w:rsidR="0085747A" w:rsidRPr="009C54AE" w:rsidRDefault="005D17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Teorie wsparcia rozwoju dziecka</w:t>
            </w:r>
          </w:p>
        </w:tc>
      </w:tr>
      <w:tr w:rsidR="0085747A" w:rsidRPr="009C54AE" w14:paraId="092C5A55" w14:textId="77777777" w:rsidTr="005D173B">
        <w:tc>
          <w:tcPr>
            <w:tcW w:w="2694" w:type="dxa"/>
            <w:vAlign w:val="center"/>
          </w:tcPr>
          <w:p w14:paraId="49115E8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A632918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015740E6" w14:textId="77777777" w:rsidTr="005D173B">
        <w:tc>
          <w:tcPr>
            <w:tcW w:w="2694" w:type="dxa"/>
            <w:vAlign w:val="center"/>
          </w:tcPr>
          <w:p w14:paraId="059235D7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5282D1B" w14:textId="35A6CB37" w:rsidR="0085747A" w:rsidRPr="009C54AE" w:rsidRDefault="008338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5396966D" w14:textId="77777777" w:rsidTr="005D173B">
        <w:tc>
          <w:tcPr>
            <w:tcW w:w="2694" w:type="dxa"/>
            <w:vAlign w:val="center"/>
          </w:tcPr>
          <w:p w14:paraId="0B61741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4AFB3EF" w14:textId="0DE8C3A8" w:rsidR="0085747A" w:rsidRPr="009C54AE" w:rsidRDefault="008338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2B2F1227" w14:textId="77777777" w:rsidTr="005D173B">
        <w:tc>
          <w:tcPr>
            <w:tcW w:w="2694" w:type="dxa"/>
            <w:vAlign w:val="center"/>
          </w:tcPr>
          <w:p w14:paraId="5315B7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32B3223" w14:textId="054E19CD" w:rsidR="0085747A" w:rsidRPr="009C54AE" w:rsidRDefault="003A5D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705B0F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5D173B" w:rsidRPr="009C54AE" w14:paraId="4E028DAF" w14:textId="77777777" w:rsidTr="005D173B">
        <w:tc>
          <w:tcPr>
            <w:tcW w:w="2694" w:type="dxa"/>
            <w:vAlign w:val="center"/>
          </w:tcPr>
          <w:p w14:paraId="47D826CE" w14:textId="77777777" w:rsidR="005D173B" w:rsidRPr="009C54AE" w:rsidRDefault="005D173B" w:rsidP="005D173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A558600" w14:textId="6F7FBF33" w:rsidR="005D173B" w:rsidRPr="009C54AE" w:rsidRDefault="003A5D5D" w:rsidP="005D17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705B0F" w:rsidRPr="00705B0F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705B0F" w:rsidRPr="00705B0F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5D173B" w:rsidRPr="009C54AE" w14:paraId="61CF4A9D" w14:textId="77777777" w:rsidTr="005D173B">
        <w:tc>
          <w:tcPr>
            <w:tcW w:w="2694" w:type="dxa"/>
            <w:vAlign w:val="center"/>
          </w:tcPr>
          <w:p w14:paraId="53024AB0" w14:textId="77777777" w:rsidR="005D173B" w:rsidRPr="009C54AE" w:rsidRDefault="005D173B" w:rsidP="005D173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83328" w14:textId="5E6761A5" w:rsidR="005D173B" w:rsidRPr="009C54AE" w:rsidRDefault="003A5D5D" w:rsidP="005D17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565F6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5D173B" w:rsidRPr="009C54AE" w14:paraId="3F76884A" w14:textId="77777777" w:rsidTr="005D173B">
        <w:tc>
          <w:tcPr>
            <w:tcW w:w="2694" w:type="dxa"/>
            <w:vAlign w:val="center"/>
          </w:tcPr>
          <w:p w14:paraId="686E5501" w14:textId="77777777" w:rsidR="005D173B" w:rsidRPr="009C54AE" w:rsidRDefault="005D173B" w:rsidP="005D173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BBFFDBF" w14:textId="5E3465C4" w:rsidR="005D173B" w:rsidRPr="009C54AE" w:rsidRDefault="003A5D5D" w:rsidP="005D17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132050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5D173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7BE07A1" w14:textId="77777777" w:rsidTr="005D173B">
        <w:tc>
          <w:tcPr>
            <w:tcW w:w="2694" w:type="dxa"/>
            <w:vAlign w:val="center"/>
          </w:tcPr>
          <w:p w14:paraId="41575B1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F4F7EBD" w14:textId="745599B3" w:rsidR="0085747A" w:rsidRPr="009C54AE" w:rsidRDefault="003A5D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5D173B" w:rsidRPr="005D173B">
              <w:rPr>
                <w:rFonts w:ascii="Corbel" w:hAnsi="Corbel"/>
                <w:b w:val="0"/>
                <w:sz w:val="24"/>
                <w:szCs w:val="24"/>
              </w:rPr>
              <w:t xml:space="preserve">ok III, </w:t>
            </w:r>
            <w:proofErr w:type="spellStart"/>
            <w:r w:rsidR="005D173B" w:rsidRPr="005D173B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5D173B">
              <w:rPr>
                <w:rFonts w:ascii="Corbel" w:hAnsi="Corbel"/>
                <w:b w:val="0"/>
                <w:sz w:val="24"/>
                <w:szCs w:val="24"/>
              </w:rPr>
              <w:t xml:space="preserve"> 6</w:t>
            </w:r>
          </w:p>
        </w:tc>
      </w:tr>
      <w:tr w:rsidR="0085747A" w:rsidRPr="009C54AE" w14:paraId="53E75148" w14:textId="77777777" w:rsidTr="005D173B">
        <w:tc>
          <w:tcPr>
            <w:tcW w:w="2694" w:type="dxa"/>
            <w:vAlign w:val="center"/>
          </w:tcPr>
          <w:p w14:paraId="103785B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D11188B" w14:textId="5540EC60" w:rsidR="0085747A" w:rsidRPr="009C54AE" w:rsidRDefault="00AD5A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923D7D" w:rsidRPr="009C54AE" w14:paraId="03C3624E" w14:textId="77777777" w:rsidTr="005D173B">
        <w:tc>
          <w:tcPr>
            <w:tcW w:w="2694" w:type="dxa"/>
            <w:vAlign w:val="center"/>
          </w:tcPr>
          <w:p w14:paraId="6C26074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9F12920" w14:textId="71639828" w:rsidR="00923D7D" w:rsidRPr="009C54AE" w:rsidRDefault="005D17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978FB50" w14:textId="77777777" w:rsidTr="005D173B">
        <w:tc>
          <w:tcPr>
            <w:tcW w:w="2694" w:type="dxa"/>
            <w:vAlign w:val="center"/>
          </w:tcPr>
          <w:p w14:paraId="799F0E3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F169E9" w14:textId="0A8D5807" w:rsidR="0085747A" w:rsidRPr="009C54AE" w:rsidRDefault="005D17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Tomasz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</w:p>
        </w:tc>
      </w:tr>
      <w:tr w:rsidR="0085747A" w:rsidRPr="009C54AE" w14:paraId="7E193B47" w14:textId="77777777" w:rsidTr="005D173B">
        <w:tc>
          <w:tcPr>
            <w:tcW w:w="2694" w:type="dxa"/>
            <w:vAlign w:val="center"/>
          </w:tcPr>
          <w:p w14:paraId="314E2CF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1EDD37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9040AC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B1D609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11019F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1C1C62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ED3DB9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2F7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716E6E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84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B3B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6E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9B4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9FE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47D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45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469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1108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59B2AC0" w14:textId="77777777" w:rsidTr="003F097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13CF" w14:textId="6B76A8A8" w:rsidR="00015B8F" w:rsidRPr="009C54AE" w:rsidRDefault="005D17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D1E1" w14:textId="0F35D37D" w:rsidR="00015B8F" w:rsidRPr="009C54AE" w:rsidRDefault="001320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6AE0" w14:textId="762C79C0" w:rsidR="00015B8F" w:rsidRPr="009C54AE" w:rsidRDefault="001320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C77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69D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EF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EF7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17A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3C1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94C6" w14:textId="6B36BA17" w:rsidR="00015B8F" w:rsidRPr="009C54AE" w:rsidRDefault="005D17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5DCE6D61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4711E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885D74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1A19AC2" w14:textId="24CA8A4E" w:rsidR="0085747A" w:rsidRPr="009C54AE" w:rsidRDefault="00BB1E3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B1E3A">
        <w:rPr>
          <w:rFonts w:ascii="Wingdings" w:eastAsia="Wingdings" w:hAnsi="Wingdings" w:cs="Wingdings" w:hint="eastAsia"/>
          <w:b w:val="0"/>
          <w:szCs w:val="24"/>
        </w:rPr>
        <w:t>þ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FBAF2FF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208F7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D0AF12A" w14:textId="4FF23EC7" w:rsidR="00E22FBC" w:rsidRPr="009C54AE" w:rsidRDefault="00E22FBC" w:rsidP="30AE51D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0AE51D4">
        <w:rPr>
          <w:rFonts w:ascii="Corbel" w:hAnsi="Corbel"/>
          <w:smallCaps w:val="0"/>
        </w:rPr>
        <w:t xml:space="preserve">1.3 </w:t>
      </w:r>
      <w:r>
        <w:tab/>
      </w:r>
      <w:r w:rsidRPr="30AE51D4">
        <w:rPr>
          <w:rFonts w:ascii="Corbel" w:hAnsi="Corbel"/>
          <w:smallCaps w:val="0"/>
        </w:rPr>
        <w:t>For</w:t>
      </w:r>
      <w:r w:rsidR="00445970" w:rsidRPr="30AE51D4">
        <w:rPr>
          <w:rFonts w:ascii="Corbel" w:hAnsi="Corbel"/>
          <w:smallCaps w:val="0"/>
        </w:rPr>
        <w:t xml:space="preserve">ma zaliczenia przedmiotu </w:t>
      </w:r>
      <w:r w:rsidRPr="30AE51D4">
        <w:rPr>
          <w:rFonts w:ascii="Corbel" w:hAnsi="Corbel"/>
          <w:smallCaps w:val="0"/>
        </w:rPr>
        <w:t>(z toku)</w:t>
      </w:r>
      <w:r w:rsidR="00E32E4D" w:rsidRPr="30AE51D4">
        <w:rPr>
          <w:rFonts w:ascii="Corbel" w:hAnsi="Corbel"/>
          <w:smallCaps w:val="0"/>
        </w:rPr>
        <w:t>:</w:t>
      </w:r>
      <w:r w:rsidRPr="30AE51D4">
        <w:rPr>
          <w:rFonts w:ascii="Corbel" w:hAnsi="Corbel"/>
          <w:smallCaps w:val="0"/>
        </w:rPr>
        <w:t xml:space="preserve"> </w:t>
      </w:r>
      <w:r w:rsidRPr="30AE51D4">
        <w:rPr>
          <w:rFonts w:ascii="Corbel" w:hAnsi="Corbel"/>
          <w:b w:val="0"/>
          <w:smallCaps w:val="0"/>
        </w:rPr>
        <w:t>egzamin</w:t>
      </w:r>
    </w:p>
    <w:p w14:paraId="2AAAE7E0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8E3B8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68B1A3A" w14:textId="77777777" w:rsidTr="00745302">
        <w:tc>
          <w:tcPr>
            <w:tcW w:w="9670" w:type="dxa"/>
          </w:tcPr>
          <w:p w14:paraId="685A9821" w14:textId="2620BB3D" w:rsidR="00DB5934" w:rsidRPr="009C54AE" w:rsidRDefault="00DB593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59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Zaliczony przedmiot „Psychologia wychowawcza”</w:t>
            </w:r>
            <w:r w:rsidR="007A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517A270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730CAA8" w14:textId="1CE1BA38" w:rsidR="0085747A" w:rsidRPr="00C05F44" w:rsidRDefault="0071620A" w:rsidP="30AE51D4">
      <w:pPr>
        <w:pStyle w:val="Punktygwne"/>
        <w:spacing w:before="0" w:after="0"/>
        <w:rPr>
          <w:rFonts w:ascii="Corbel" w:hAnsi="Corbel"/>
        </w:rPr>
      </w:pPr>
      <w:r w:rsidRPr="30AE51D4">
        <w:rPr>
          <w:rFonts w:ascii="Corbel" w:hAnsi="Corbel"/>
        </w:rPr>
        <w:t>3.</w:t>
      </w:r>
      <w:r w:rsidR="0085747A" w:rsidRPr="30AE51D4">
        <w:rPr>
          <w:rFonts w:ascii="Corbel" w:hAnsi="Corbel"/>
        </w:rPr>
        <w:t xml:space="preserve"> </w:t>
      </w:r>
      <w:r w:rsidR="00A84C85" w:rsidRPr="30AE51D4">
        <w:rPr>
          <w:rFonts w:ascii="Corbel" w:hAnsi="Corbel"/>
        </w:rPr>
        <w:t>cele, efekty uczenia się</w:t>
      </w:r>
      <w:r w:rsidR="0085747A" w:rsidRPr="30AE51D4">
        <w:rPr>
          <w:rFonts w:ascii="Corbel" w:hAnsi="Corbel"/>
        </w:rPr>
        <w:t>, treści Programowe i stosowane metody Dydaktyczne</w:t>
      </w:r>
      <w:r w:rsidR="2DDEF4BC" w:rsidRPr="30AE51D4">
        <w:rPr>
          <w:rFonts w:ascii="Corbel" w:eastAsia="Corbel" w:hAnsi="Corbel" w:cs="Corbel"/>
          <w:bCs/>
          <w:szCs w:val="24"/>
        </w:rPr>
        <w:t xml:space="preserve"> Wymagania wstępne </w:t>
      </w:r>
    </w:p>
    <w:p w14:paraId="63F45E36" w14:textId="4F76D893" w:rsidR="0085747A" w:rsidRPr="00C05F44" w:rsidRDefault="2DDEF4BC" w:rsidP="30AE51D4">
      <w:pPr>
        <w:spacing w:after="0"/>
        <w:jc w:val="both"/>
      </w:pPr>
      <w:r w:rsidRPr="30AE51D4">
        <w:rPr>
          <w:rFonts w:ascii="Corbel" w:eastAsia="Corbel" w:hAnsi="Corbel" w:cs="Corbel"/>
          <w:b/>
          <w:bCs/>
          <w:sz w:val="24"/>
          <w:szCs w:val="24"/>
        </w:rPr>
        <w:lastRenderedPageBreak/>
        <w:t>3.1 Cele przedmiotu</w:t>
      </w:r>
    </w:p>
    <w:p w14:paraId="731F7718" w14:textId="6D8A0EFD" w:rsidR="0085747A" w:rsidRPr="00C05F44" w:rsidRDefault="2DDEF4BC" w:rsidP="30AE51D4">
      <w:pPr>
        <w:spacing w:after="0"/>
        <w:ind w:left="360"/>
        <w:jc w:val="both"/>
      </w:pPr>
      <w:r w:rsidRPr="30AE51D4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851"/>
        <w:gridCol w:w="9072"/>
      </w:tblGrid>
      <w:tr w:rsidR="30AE51D4" w14:paraId="2DDA2079" w14:textId="77777777" w:rsidTr="0097073C">
        <w:trPr>
          <w:trHeight w:val="300"/>
        </w:trPr>
        <w:tc>
          <w:tcPr>
            <w:tcW w:w="85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452E5E1" w14:textId="47D45F31" w:rsidR="30AE51D4" w:rsidRDefault="30AE51D4" w:rsidP="30AE51D4">
            <w:pPr>
              <w:spacing w:before="40" w:after="40"/>
            </w:pPr>
            <w:r w:rsidRPr="30AE51D4">
              <w:rPr>
                <w:rFonts w:ascii="Corbel" w:eastAsia="Corbel" w:hAnsi="Corbel" w:cs="Corbel"/>
                <w:sz w:val="24"/>
                <w:szCs w:val="24"/>
              </w:rPr>
              <w:t>C1</w:t>
            </w:r>
          </w:p>
        </w:tc>
        <w:tc>
          <w:tcPr>
            <w:tcW w:w="907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AA4C70A" w14:textId="2990972D" w:rsidR="30AE51D4" w:rsidRDefault="30AE51D4" w:rsidP="30AE51D4">
            <w:pPr>
              <w:spacing w:before="40" w:after="40"/>
            </w:pPr>
            <w:r w:rsidRPr="30AE51D4">
              <w:rPr>
                <w:rFonts w:ascii="Corbel" w:eastAsia="Corbel" w:hAnsi="Corbel" w:cs="Corbel"/>
                <w:sz w:val="24"/>
                <w:szCs w:val="24"/>
              </w:rPr>
              <w:t>Zapoznanie studentów z podstawowymi koncepcjami i modelami wspierania rozwoju dziecka w kontekście edukacyjnym i wychowawczym.</w:t>
            </w:r>
          </w:p>
        </w:tc>
      </w:tr>
      <w:tr w:rsidR="30AE51D4" w14:paraId="2FD9F7B4" w14:textId="77777777" w:rsidTr="0097073C">
        <w:trPr>
          <w:trHeight w:val="300"/>
        </w:trPr>
        <w:tc>
          <w:tcPr>
            <w:tcW w:w="85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A135ADB" w14:textId="150522D4" w:rsidR="30AE51D4" w:rsidRDefault="30AE51D4" w:rsidP="30AE51D4">
            <w:pPr>
              <w:spacing w:before="40" w:after="40"/>
            </w:pPr>
            <w:r w:rsidRPr="30AE51D4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907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08A7302" w14:textId="2AFE49A5" w:rsidR="30AE51D4" w:rsidRDefault="30AE51D4" w:rsidP="30AE51D4">
            <w:pPr>
              <w:spacing w:before="40" w:after="40"/>
            </w:pPr>
            <w:r w:rsidRPr="30AE51D4">
              <w:rPr>
                <w:rFonts w:ascii="Corbel" w:eastAsia="Corbel" w:hAnsi="Corbel" w:cs="Corbel"/>
                <w:sz w:val="24"/>
                <w:szCs w:val="24"/>
              </w:rPr>
              <w:t>Przygotowanie studentów do pracy z dzieckiem w procesie nauczania i wychowania, w tym do rozpoznawania potrzeb rozwojowych dziecka oraz wykorzystywania wiedzy teoretycznej w analizie i rozwiązywaniu podstawowych problemów związanych z jego funkcjonowaniem na różnych etapach rozwoju.</w:t>
            </w:r>
          </w:p>
        </w:tc>
      </w:tr>
    </w:tbl>
    <w:p w14:paraId="4B2BD659" w14:textId="47036DF2" w:rsidR="0085747A" w:rsidRPr="00C05F44" w:rsidRDefault="2DDEF4BC" w:rsidP="30AE51D4">
      <w:pPr>
        <w:spacing w:after="0"/>
      </w:pPr>
      <w:r w:rsidRPr="30AE51D4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5CBD3AC6" w14:textId="5F9639B9" w:rsidR="0085747A" w:rsidRPr="00C05F44" w:rsidRDefault="2DDEF4BC" w:rsidP="30AE51D4">
      <w:pPr>
        <w:spacing w:after="0"/>
        <w:ind w:left="426"/>
      </w:pPr>
      <w:r w:rsidRPr="30AE51D4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30AE51D4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1276"/>
        <w:gridCol w:w="6984"/>
        <w:gridCol w:w="1628"/>
      </w:tblGrid>
      <w:tr w:rsidR="30AE51D4" w14:paraId="5670EB17" w14:textId="77777777" w:rsidTr="0097073C">
        <w:trPr>
          <w:trHeight w:val="300"/>
        </w:trPr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9120CF2" w14:textId="1735EE79" w:rsidR="30AE51D4" w:rsidRDefault="2DDEF4BC" w:rsidP="0097073C">
            <w:pPr>
              <w:spacing w:after="0"/>
              <w:jc w:val="center"/>
            </w:pPr>
            <w:r w:rsidRPr="30AE51D4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30AE51D4" w:rsidRPr="0097073C">
              <w:rPr>
                <w:rFonts w:ascii="Corbel" w:eastAsia="Corbel" w:hAnsi="Corbel" w:cs="Corbel"/>
                <w:smallCaps/>
                <w:sz w:val="24"/>
                <w:szCs w:val="24"/>
              </w:rPr>
              <w:t>EK (e</w:t>
            </w:r>
            <w:r w:rsidR="30AE51D4" w:rsidRPr="30AE51D4">
              <w:rPr>
                <w:rFonts w:ascii="Corbel" w:eastAsia="Corbel" w:hAnsi="Corbel" w:cs="Corbel"/>
                <w:smallCaps/>
                <w:sz w:val="24"/>
                <w:szCs w:val="24"/>
              </w:rPr>
              <w:t>fekt uczenia się)</w:t>
            </w:r>
          </w:p>
        </w:tc>
        <w:tc>
          <w:tcPr>
            <w:tcW w:w="69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A38C8C2" w14:textId="7EC950CD" w:rsidR="30AE51D4" w:rsidRDefault="30AE51D4" w:rsidP="30AE51D4">
            <w:pPr>
              <w:spacing w:after="0"/>
              <w:jc w:val="center"/>
            </w:pPr>
            <w:r w:rsidRPr="30AE51D4">
              <w:rPr>
                <w:rFonts w:ascii="Corbel" w:eastAsia="Corbel" w:hAnsi="Corbel" w:cs="Corbel"/>
                <w:smallCaps/>
                <w:sz w:val="24"/>
                <w:szCs w:val="24"/>
              </w:rPr>
              <w:t>Treść efektu uczenia się zdefiniowanego dla przedmiotu</w:t>
            </w:r>
          </w:p>
        </w:tc>
        <w:tc>
          <w:tcPr>
            <w:tcW w:w="16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260C56A" w14:textId="1B4EE971" w:rsidR="30AE51D4" w:rsidRDefault="30AE51D4" w:rsidP="30AE51D4">
            <w:pPr>
              <w:spacing w:after="0"/>
              <w:jc w:val="center"/>
            </w:pPr>
            <w:r w:rsidRPr="30AE51D4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Odniesienie do efektów  kierunkowych </w:t>
            </w:r>
            <w:hyperlink r:id="rId11" w:anchor="_ftn1">
              <w:r w:rsidRPr="30AE51D4">
                <w:rPr>
                  <w:rStyle w:val="Hipercze"/>
                  <w:rFonts w:ascii="Corbel" w:eastAsia="Corbel" w:hAnsi="Corbel" w:cs="Corbel"/>
                  <w:smallCaps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30AE51D4" w:rsidRPr="0097073C" w14:paraId="3493AF69" w14:textId="77777777" w:rsidTr="0097073C">
        <w:trPr>
          <w:trHeight w:val="300"/>
        </w:trPr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B8221E8" w14:textId="559F55E7" w:rsidR="30AE51D4" w:rsidRPr="0097073C" w:rsidRDefault="30AE51D4" w:rsidP="30AE51D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97073C">
              <w:rPr>
                <w:rFonts w:ascii="Corbel" w:eastAsia="Corbel" w:hAnsi="Corbel" w:cs="Corbel"/>
                <w:sz w:val="24"/>
                <w:szCs w:val="24"/>
              </w:rPr>
              <w:t>EK­_01</w:t>
            </w:r>
          </w:p>
        </w:tc>
        <w:tc>
          <w:tcPr>
            <w:tcW w:w="69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C6903E7" w14:textId="6A86BD74" w:rsidR="30AE51D4" w:rsidRPr="0097073C" w:rsidRDefault="30AE51D4" w:rsidP="30AE51D4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97073C">
              <w:rPr>
                <w:rFonts w:ascii="Corbel" w:eastAsia="Corbel" w:hAnsi="Corbel" w:cs="Corbel"/>
                <w:sz w:val="24"/>
                <w:szCs w:val="24"/>
              </w:rPr>
              <w:t xml:space="preserve">student zna i rozumie: </w:t>
            </w:r>
          </w:p>
          <w:p w14:paraId="3C044D5C" w14:textId="34ADD608" w:rsidR="30AE51D4" w:rsidRPr="0097073C" w:rsidRDefault="30AE51D4" w:rsidP="30AE51D4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97073C">
              <w:rPr>
                <w:rFonts w:ascii="Corbel" w:eastAsia="Corbel" w:hAnsi="Corbel" w:cs="Corbel"/>
                <w:sz w:val="24"/>
                <w:szCs w:val="24"/>
              </w:rPr>
              <w:t>C.W. 1. zróżnicowanie modeli ujmowania procesu wspierania rozwoju dziecka lub ucznia, w tym behawioralnego, konstruktywistycznego, emancypacyjnego; zadania edukacji  przedszkolnej i wczesnoszkolnej w zakresie wspierania rozwoju dziecka lub ucznia;  proces adaptacji dziecka w przedszkolu i ucznia w szkole; strategie stymulowania  aktywności poznawczej dziecka lub ucznia, zasady wykorzystywania zabawy  do stymulowania rozwoju dziecka oraz rolę inicjacji: czytelniczej, teatralnej, muzycznej, plastycznej i technicznej;</w:t>
            </w:r>
          </w:p>
        </w:tc>
        <w:tc>
          <w:tcPr>
            <w:tcW w:w="16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6622698" w14:textId="2C33A2E5" w:rsidR="30AE51D4" w:rsidRPr="0097073C" w:rsidRDefault="30AE51D4" w:rsidP="30AE51D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97073C">
              <w:rPr>
                <w:rFonts w:ascii="Corbel" w:eastAsia="Corbel" w:hAnsi="Corbel" w:cs="Corbel"/>
                <w:sz w:val="24"/>
                <w:szCs w:val="24"/>
              </w:rPr>
              <w:t xml:space="preserve"> PPiW.W02</w:t>
            </w:r>
          </w:p>
          <w:p w14:paraId="61848FD8" w14:textId="77431C2E" w:rsidR="30AE51D4" w:rsidRPr="0097073C" w:rsidRDefault="30AE51D4" w:rsidP="30AE51D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97073C">
              <w:rPr>
                <w:rFonts w:ascii="Corbel" w:eastAsia="Corbel" w:hAnsi="Corbel" w:cs="Corbel"/>
                <w:sz w:val="24"/>
                <w:szCs w:val="24"/>
              </w:rPr>
              <w:t>PPiW.W13</w:t>
            </w:r>
          </w:p>
          <w:p w14:paraId="64F53018" w14:textId="7B54B459" w:rsidR="30AE51D4" w:rsidRPr="0097073C" w:rsidRDefault="30AE51D4" w:rsidP="30AE51D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97073C">
              <w:rPr>
                <w:rFonts w:ascii="Corbel" w:eastAsia="Corbel" w:hAnsi="Corbel" w:cs="Corbel"/>
                <w:sz w:val="24"/>
                <w:szCs w:val="24"/>
              </w:rPr>
              <w:t>PPiW.W14</w:t>
            </w:r>
          </w:p>
          <w:p w14:paraId="185E918C" w14:textId="081229E4" w:rsidR="30AE51D4" w:rsidRPr="0097073C" w:rsidRDefault="30AE51D4" w:rsidP="30AE51D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97073C">
              <w:rPr>
                <w:rFonts w:ascii="Corbel" w:eastAsia="Corbel" w:hAnsi="Corbel" w:cs="Corbel"/>
                <w:sz w:val="24"/>
                <w:szCs w:val="24"/>
              </w:rPr>
              <w:t xml:space="preserve">PPiW.W16 </w:t>
            </w:r>
          </w:p>
          <w:p w14:paraId="4235C79D" w14:textId="609CAC7D" w:rsidR="30AE51D4" w:rsidRPr="0097073C" w:rsidRDefault="30AE51D4" w:rsidP="30AE51D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97073C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  <w:tr w:rsidR="30AE51D4" w:rsidRPr="0097073C" w14:paraId="59DAA515" w14:textId="77777777" w:rsidTr="0097073C">
        <w:trPr>
          <w:trHeight w:val="300"/>
        </w:trPr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F65AAED" w14:textId="634CE31D" w:rsidR="30AE51D4" w:rsidRPr="0097073C" w:rsidRDefault="30AE51D4" w:rsidP="30AE51D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97073C">
              <w:rPr>
                <w:rFonts w:ascii="Corbel" w:eastAsia="Corbel" w:hAnsi="Corbel" w:cs="Corbel"/>
                <w:sz w:val="24"/>
                <w:szCs w:val="24"/>
              </w:rPr>
              <w:t>EK_02</w:t>
            </w:r>
          </w:p>
        </w:tc>
        <w:tc>
          <w:tcPr>
            <w:tcW w:w="69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41E29AC" w14:textId="30574208" w:rsidR="30AE51D4" w:rsidRPr="0097073C" w:rsidRDefault="30AE51D4" w:rsidP="30AE51D4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97073C">
              <w:rPr>
                <w:rFonts w:ascii="Corbel" w:eastAsia="Corbel" w:hAnsi="Corbel" w:cs="Corbel"/>
                <w:sz w:val="24"/>
                <w:szCs w:val="24"/>
              </w:rPr>
              <w:t>C.W.2. zasady organizacji optymalnego środowiska edukacyjnego w przedszkolu i klasach  I–III szkoły podstawowej: możliwości wykorzystania w codziennej praktyce  edukacyjnej różnorodnych sposobów organizowania środowiska uczenia się i nauczania, organizację środowiska wychowawczego przy uwzględnieniu specyficznych potrzeb i możliwości poszczególnych dzieci, uczniów lub grup, a także potrzebę wykorzystywania w pracy z dzieckiem lub uczniem informacji  uzyskanych na jego temat od specjalistów, w tym psychologa, logopedy, pedagoga,  lekarza, oraz rodziców lub opiekunów;</w:t>
            </w:r>
          </w:p>
        </w:tc>
        <w:tc>
          <w:tcPr>
            <w:tcW w:w="16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AE32D81" w14:textId="53FCF5D2" w:rsidR="30AE51D4" w:rsidRPr="0097073C" w:rsidRDefault="30AE51D4" w:rsidP="0097073C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97073C">
              <w:rPr>
                <w:rFonts w:ascii="Corbel" w:eastAsia="Corbel" w:hAnsi="Corbel" w:cs="Corbel"/>
                <w:sz w:val="24"/>
                <w:szCs w:val="24"/>
              </w:rPr>
              <w:t xml:space="preserve"> PPiW.W14</w:t>
            </w:r>
          </w:p>
        </w:tc>
      </w:tr>
      <w:tr w:rsidR="30AE51D4" w:rsidRPr="0097073C" w14:paraId="0448797B" w14:textId="77777777" w:rsidTr="0097073C">
        <w:trPr>
          <w:trHeight w:val="300"/>
        </w:trPr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3123EDE" w14:textId="6BF6C63D" w:rsidR="30AE51D4" w:rsidRPr="0097073C" w:rsidRDefault="30AE51D4" w:rsidP="30AE51D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97073C">
              <w:rPr>
                <w:rFonts w:ascii="Corbel" w:eastAsia="Corbel" w:hAnsi="Corbel" w:cs="Corbel"/>
                <w:sz w:val="24"/>
                <w:szCs w:val="24"/>
              </w:rPr>
              <w:t>EK_03</w:t>
            </w:r>
          </w:p>
        </w:tc>
        <w:tc>
          <w:tcPr>
            <w:tcW w:w="69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A495D8D" w14:textId="00638601" w:rsidR="30AE51D4" w:rsidRPr="0097073C" w:rsidRDefault="30AE51D4" w:rsidP="30AE51D4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97073C">
              <w:rPr>
                <w:rFonts w:ascii="Corbel" w:eastAsia="Corbel" w:hAnsi="Corbel" w:cs="Corbel"/>
                <w:sz w:val="24"/>
                <w:szCs w:val="24"/>
              </w:rPr>
              <w:t>C.U.1. kształtować bezpieczne i przyjazne edukacyjne środowisko rozwoju dzieci lub uczniów, z uwzględnieniem indywidualnych potrzeb, możliwości i uzdolnień dziecka lub ucznia, z nastawieniem na osobowy i podmiotowy rozwój;</w:t>
            </w:r>
          </w:p>
        </w:tc>
        <w:tc>
          <w:tcPr>
            <w:tcW w:w="16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12F9210" w14:textId="3BB11C19" w:rsidR="30AE51D4" w:rsidRPr="0097073C" w:rsidRDefault="30AE51D4" w:rsidP="30AE51D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97073C">
              <w:rPr>
                <w:rFonts w:ascii="Corbel" w:eastAsia="Corbel" w:hAnsi="Corbel" w:cs="Corbel"/>
                <w:sz w:val="24"/>
                <w:szCs w:val="24"/>
              </w:rPr>
              <w:t>PPiW.U03</w:t>
            </w:r>
          </w:p>
        </w:tc>
      </w:tr>
      <w:tr w:rsidR="30AE51D4" w:rsidRPr="0097073C" w14:paraId="6519DB99" w14:textId="77777777" w:rsidTr="0097073C">
        <w:trPr>
          <w:trHeight w:val="300"/>
        </w:trPr>
        <w:tc>
          <w:tcPr>
            <w:tcW w:w="12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D20BC14" w14:textId="604A5844" w:rsidR="30AE51D4" w:rsidRPr="0097073C" w:rsidRDefault="30AE51D4" w:rsidP="30AE51D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97073C">
              <w:rPr>
                <w:rFonts w:ascii="Corbel" w:eastAsia="Corbel" w:hAnsi="Corbel" w:cs="Corbel"/>
                <w:sz w:val="24"/>
                <w:szCs w:val="24"/>
              </w:rPr>
              <w:t>EK_04</w:t>
            </w:r>
          </w:p>
        </w:tc>
        <w:tc>
          <w:tcPr>
            <w:tcW w:w="69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EE0E3B7" w14:textId="6DB307E2" w:rsidR="30AE51D4" w:rsidRPr="0097073C" w:rsidRDefault="30AE51D4" w:rsidP="30AE51D4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97073C">
              <w:rPr>
                <w:rFonts w:ascii="Corbel" w:eastAsia="Corbel" w:hAnsi="Corbel" w:cs="Corbel"/>
                <w:sz w:val="24"/>
                <w:szCs w:val="24"/>
              </w:rPr>
              <w:t>C.K.2. formowania wartościowych indywidualnie i społecznie zachowań i postaw dzieci lub uczniów, w tym wobec kultury i sztuki, oraz inspirowania dzieci lub uczniów do wyrażania swojej indywidualności w sposób twórczy;</w:t>
            </w:r>
          </w:p>
        </w:tc>
        <w:tc>
          <w:tcPr>
            <w:tcW w:w="162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B78DF55" w14:textId="617DD85C" w:rsidR="30AE51D4" w:rsidRPr="0097073C" w:rsidRDefault="30AE51D4" w:rsidP="30AE51D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97073C">
              <w:rPr>
                <w:rFonts w:ascii="Corbel" w:eastAsia="Corbel" w:hAnsi="Corbel" w:cs="Corbel"/>
                <w:sz w:val="24"/>
                <w:szCs w:val="24"/>
              </w:rPr>
              <w:t>PPiW.K01</w:t>
            </w:r>
          </w:p>
          <w:p w14:paraId="0C78EF8B" w14:textId="5D610B94" w:rsidR="30AE51D4" w:rsidRPr="0097073C" w:rsidRDefault="30AE51D4" w:rsidP="30AE51D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97073C">
              <w:rPr>
                <w:rFonts w:ascii="Corbel" w:eastAsia="Corbel" w:hAnsi="Corbel" w:cs="Corbel"/>
                <w:sz w:val="24"/>
                <w:szCs w:val="24"/>
              </w:rPr>
              <w:t>PPiW.K02</w:t>
            </w:r>
          </w:p>
          <w:p w14:paraId="3CE08729" w14:textId="439042E0" w:rsidR="30AE51D4" w:rsidRPr="0097073C" w:rsidRDefault="30AE51D4" w:rsidP="30AE51D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97073C">
              <w:rPr>
                <w:rFonts w:ascii="Corbel" w:eastAsia="Corbel" w:hAnsi="Corbel" w:cs="Corbel"/>
                <w:sz w:val="24"/>
                <w:szCs w:val="24"/>
              </w:rPr>
              <w:t>PPiW.K05</w:t>
            </w:r>
          </w:p>
        </w:tc>
      </w:tr>
    </w:tbl>
    <w:p w14:paraId="3A8B75EE" w14:textId="2A6F4FD5" w:rsidR="0085747A" w:rsidRPr="0097073C" w:rsidRDefault="0085747A" w:rsidP="30AE51D4">
      <w:pPr>
        <w:spacing w:after="0"/>
        <w:rPr>
          <w:rFonts w:ascii="Corbel" w:eastAsia="Corbel" w:hAnsi="Corbel" w:cs="Corbel"/>
          <w:sz w:val="24"/>
          <w:szCs w:val="24"/>
        </w:rPr>
      </w:pPr>
    </w:p>
    <w:p w14:paraId="0E771963" w14:textId="1DEF0ACE" w:rsidR="0085747A" w:rsidRPr="0097073C" w:rsidRDefault="2DDEF4BC" w:rsidP="30AE51D4">
      <w:pPr>
        <w:spacing w:after="0"/>
        <w:ind w:left="426"/>
        <w:jc w:val="both"/>
        <w:rPr>
          <w:rFonts w:ascii="Corbel" w:eastAsia="Corbel" w:hAnsi="Corbel" w:cs="Corbel"/>
          <w:sz w:val="24"/>
          <w:szCs w:val="24"/>
        </w:rPr>
      </w:pPr>
      <w:r w:rsidRPr="0097073C">
        <w:rPr>
          <w:rFonts w:ascii="Corbel" w:eastAsia="Corbel" w:hAnsi="Corbel" w:cs="Corbel"/>
          <w:sz w:val="24"/>
          <w:szCs w:val="24"/>
        </w:rPr>
        <w:lastRenderedPageBreak/>
        <w:t xml:space="preserve">3.3 Treści programowe </w:t>
      </w:r>
      <w:r w:rsidRPr="30AE51D4">
        <w:rPr>
          <w:rFonts w:ascii="Corbel" w:eastAsia="Corbel" w:hAnsi="Corbel" w:cs="Corbel"/>
          <w:sz w:val="24"/>
          <w:szCs w:val="24"/>
        </w:rPr>
        <w:t xml:space="preserve">  </w:t>
      </w:r>
    </w:p>
    <w:p w14:paraId="0A35AC1A" w14:textId="0E20FB99" w:rsidR="0085747A" w:rsidRPr="0097073C" w:rsidRDefault="2DDEF4BC" w:rsidP="0097073C">
      <w:pPr>
        <w:spacing w:after="120"/>
        <w:ind w:left="1080"/>
        <w:jc w:val="both"/>
        <w:rPr>
          <w:rFonts w:ascii="Corbel" w:eastAsia="Corbel" w:hAnsi="Corbel" w:cs="Corbel"/>
          <w:sz w:val="24"/>
          <w:szCs w:val="24"/>
        </w:rPr>
      </w:pPr>
      <w:r w:rsidRPr="30AE51D4">
        <w:rPr>
          <w:rFonts w:ascii="Corbel" w:eastAsia="Corbel" w:hAnsi="Corbel" w:cs="Corbel"/>
          <w:sz w:val="24"/>
          <w:szCs w:val="24"/>
        </w:rPr>
        <w:t xml:space="preserve">A. Problematyka wykładu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30AE51D4" w:rsidRPr="0097073C" w14:paraId="224F75DC" w14:textId="77777777" w:rsidTr="30AE51D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3D3CACB" w14:textId="32B3107E" w:rsidR="30AE51D4" w:rsidRPr="0097073C" w:rsidRDefault="30AE51D4" w:rsidP="30AE51D4">
            <w:pPr>
              <w:spacing w:after="0"/>
              <w:ind w:left="-250" w:firstLine="250"/>
              <w:rPr>
                <w:rFonts w:ascii="Corbel" w:eastAsia="Corbel" w:hAnsi="Corbel" w:cs="Corbel"/>
                <w:sz w:val="24"/>
                <w:szCs w:val="24"/>
              </w:rPr>
            </w:pPr>
            <w:r w:rsidRPr="30AE51D4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30AE51D4" w:rsidRPr="0097073C" w14:paraId="5261C4C2" w14:textId="77777777" w:rsidTr="30AE51D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617934F" w14:textId="510AAA45" w:rsidR="30AE51D4" w:rsidRPr="0097073C" w:rsidRDefault="30AE51D4" w:rsidP="30AE51D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30AE51D4">
              <w:rPr>
                <w:rFonts w:ascii="Corbel" w:eastAsia="Corbel" w:hAnsi="Corbel" w:cs="Corbel"/>
                <w:sz w:val="24"/>
                <w:szCs w:val="24"/>
              </w:rPr>
              <w:t>Postawy rodzicielskie, style wychowawcze oraz mechanizmy oddziaływań wychowawczych – charakterystyka ogólna.</w:t>
            </w:r>
          </w:p>
        </w:tc>
      </w:tr>
      <w:tr w:rsidR="30AE51D4" w:rsidRPr="0097073C" w14:paraId="47653312" w14:textId="77777777" w:rsidTr="30AE51D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89DF1DC" w14:textId="0AF0F605" w:rsidR="30AE51D4" w:rsidRPr="0097073C" w:rsidRDefault="30AE51D4" w:rsidP="30AE51D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30AE51D4">
              <w:rPr>
                <w:rFonts w:ascii="Corbel" w:eastAsia="Corbel" w:hAnsi="Corbel" w:cs="Corbel"/>
                <w:sz w:val="24"/>
                <w:szCs w:val="24"/>
              </w:rPr>
              <w:t xml:space="preserve">Teorie </w:t>
            </w:r>
            <w:proofErr w:type="spellStart"/>
            <w:r w:rsidRPr="30AE51D4">
              <w:rPr>
                <w:rFonts w:ascii="Corbel" w:eastAsia="Corbel" w:hAnsi="Corbel" w:cs="Corbel"/>
                <w:sz w:val="24"/>
                <w:szCs w:val="24"/>
              </w:rPr>
              <w:t>psychodynamiczne</w:t>
            </w:r>
            <w:proofErr w:type="spellEnd"/>
            <w:r w:rsidRPr="30AE51D4">
              <w:rPr>
                <w:rFonts w:ascii="Corbel" w:eastAsia="Corbel" w:hAnsi="Corbel" w:cs="Corbel"/>
                <w:sz w:val="24"/>
                <w:szCs w:val="24"/>
              </w:rPr>
              <w:t xml:space="preserve"> – znaczenie relacji z opiekunem, identyfikacja, wzorce przywiązania.</w:t>
            </w:r>
          </w:p>
        </w:tc>
      </w:tr>
      <w:tr w:rsidR="30AE51D4" w:rsidRPr="0097073C" w14:paraId="21A2A0A7" w14:textId="77777777" w:rsidTr="30AE51D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4DF33BA" w14:textId="565ABC1D" w:rsidR="30AE51D4" w:rsidRPr="0097073C" w:rsidRDefault="30AE51D4" w:rsidP="30AE51D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30AE51D4">
              <w:rPr>
                <w:rFonts w:ascii="Corbel" w:eastAsia="Corbel" w:hAnsi="Corbel" w:cs="Corbel"/>
                <w:sz w:val="24"/>
                <w:szCs w:val="24"/>
              </w:rPr>
              <w:t>Ujęcie behawioralne – dziecko w systemie wzmocnień.</w:t>
            </w:r>
          </w:p>
        </w:tc>
      </w:tr>
      <w:tr w:rsidR="30AE51D4" w:rsidRPr="0097073C" w14:paraId="16D7A4BA" w14:textId="77777777" w:rsidTr="30AE51D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9487C4D" w14:textId="40BB1FFE" w:rsidR="30AE51D4" w:rsidRPr="0097073C" w:rsidRDefault="30AE51D4" w:rsidP="30AE51D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30AE51D4">
              <w:rPr>
                <w:rFonts w:ascii="Corbel" w:eastAsia="Corbel" w:hAnsi="Corbel" w:cs="Corbel"/>
                <w:sz w:val="24"/>
                <w:szCs w:val="24"/>
              </w:rPr>
              <w:t>Teorie poznawczo-rozwojowe wspierania rozwoju dziecka.</w:t>
            </w:r>
          </w:p>
        </w:tc>
      </w:tr>
      <w:tr w:rsidR="30AE51D4" w:rsidRPr="0097073C" w14:paraId="578186DC" w14:textId="77777777" w:rsidTr="30AE51D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0DCFC4F" w14:textId="3EA9B000" w:rsidR="30AE51D4" w:rsidRPr="0097073C" w:rsidRDefault="30AE51D4" w:rsidP="30AE51D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30AE51D4">
              <w:rPr>
                <w:rFonts w:ascii="Corbel" w:eastAsia="Corbel" w:hAnsi="Corbel" w:cs="Corbel"/>
                <w:sz w:val="24"/>
                <w:szCs w:val="24"/>
              </w:rPr>
              <w:t xml:space="preserve">Teorie konstruktywistyczne i emancypacyjne w wspieraniu rozwoju dziecka – rola aktywności własnej dziecka, </w:t>
            </w:r>
            <w:proofErr w:type="spellStart"/>
            <w:r w:rsidRPr="30AE51D4">
              <w:rPr>
                <w:rFonts w:ascii="Corbel" w:eastAsia="Corbel" w:hAnsi="Corbel" w:cs="Corbel"/>
                <w:sz w:val="24"/>
                <w:szCs w:val="24"/>
              </w:rPr>
              <w:t>współkonstruowania</w:t>
            </w:r>
            <w:proofErr w:type="spellEnd"/>
            <w:r w:rsidRPr="30AE51D4">
              <w:rPr>
                <w:rFonts w:ascii="Corbel" w:eastAsia="Corbel" w:hAnsi="Corbel" w:cs="Corbel"/>
                <w:sz w:val="24"/>
                <w:szCs w:val="24"/>
              </w:rPr>
              <w:t xml:space="preserve"> wiedzy, podmiotowości oraz autonomii w procesie uczenia się i wychowania.</w:t>
            </w:r>
          </w:p>
        </w:tc>
      </w:tr>
      <w:tr w:rsidR="30AE51D4" w:rsidRPr="0097073C" w14:paraId="3A0FB90F" w14:textId="77777777" w:rsidTr="30AE51D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6A2E5BE" w14:textId="4BC5B4E5" w:rsidR="30AE51D4" w:rsidRPr="0097073C" w:rsidRDefault="30AE51D4" w:rsidP="30AE51D4">
            <w:pPr>
              <w:spacing w:after="0"/>
              <w:ind w:left="-250" w:firstLine="250"/>
              <w:rPr>
                <w:rFonts w:ascii="Corbel" w:eastAsia="Corbel" w:hAnsi="Corbel" w:cs="Corbel"/>
                <w:sz w:val="24"/>
                <w:szCs w:val="24"/>
              </w:rPr>
            </w:pPr>
            <w:r w:rsidRPr="30AE51D4">
              <w:rPr>
                <w:rFonts w:ascii="Corbel" w:eastAsia="Corbel" w:hAnsi="Corbel" w:cs="Corbel"/>
                <w:sz w:val="24"/>
                <w:szCs w:val="24"/>
              </w:rPr>
              <w:t>Temperament jako czynnik regulujący zachowanie dziecka i jakość relacji z opiekunem.</w:t>
            </w:r>
          </w:p>
        </w:tc>
      </w:tr>
      <w:tr w:rsidR="30AE51D4" w:rsidRPr="0097073C" w14:paraId="485FA04C" w14:textId="77777777" w:rsidTr="30AE51D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E9D1AA8" w14:textId="4FB60152" w:rsidR="30AE51D4" w:rsidRPr="0097073C" w:rsidRDefault="30AE51D4" w:rsidP="30AE51D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30AE51D4">
              <w:rPr>
                <w:rFonts w:ascii="Corbel" w:eastAsia="Corbel" w:hAnsi="Corbel" w:cs="Corbel"/>
                <w:sz w:val="24"/>
                <w:szCs w:val="24"/>
              </w:rPr>
              <w:t>Organizowanie środowiska edukacyjnego sprzyjającego rozwojowi dziecka w edukacji przedszkolnej i wczesnoszkolnej.</w:t>
            </w:r>
          </w:p>
        </w:tc>
      </w:tr>
      <w:tr w:rsidR="30AE51D4" w:rsidRPr="0097073C" w14:paraId="73047055" w14:textId="77777777" w:rsidTr="30AE51D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29262B8" w14:textId="40E83054" w:rsidR="30AE51D4" w:rsidRPr="0097073C" w:rsidRDefault="30AE51D4" w:rsidP="30AE51D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30AE51D4">
              <w:rPr>
                <w:rFonts w:ascii="Corbel" w:eastAsia="Corbel" w:hAnsi="Corbel" w:cs="Corbel"/>
                <w:sz w:val="24"/>
                <w:szCs w:val="24"/>
              </w:rPr>
              <w:t>Współpraca nauczyciela z rodziną oraz specjalistami (psycholog, pedagog, logopeda, lekarz) w procesie wspierania rozwoju dziecka.</w:t>
            </w:r>
          </w:p>
        </w:tc>
      </w:tr>
      <w:tr w:rsidR="30AE51D4" w:rsidRPr="0097073C" w14:paraId="6E5E8CB5" w14:textId="77777777" w:rsidTr="30AE51D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690C068" w14:textId="0439B9FA" w:rsidR="30AE51D4" w:rsidRPr="0097073C" w:rsidRDefault="30AE51D4" w:rsidP="30AE51D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30AE51D4">
              <w:rPr>
                <w:rFonts w:ascii="Corbel" w:eastAsia="Corbel" w:hAnsi="Corbel" w:cs="Corbel"/>
                <w:sz w:val="24"/>
                <w:szCs w:val="24"/>
              </w:rPr>
              <w:t>Zróżnicowane trajektorie rozwojowe dzieci, w tym dzieci z niepełnosprawnościami i specjalnymi potrzebami rozwojowymi.</w:t>
            </w:r>
          </w:p>
        </w:tc>
      </w:tr>
    </w:tbl>
    <w:p w14:paraId="63DEAB2D" w14:textId="2260DA53" w:rsidR="0085747A" w:rsidRPr="0097073C" w:rsidRDefault="0085747A" w:rsidP="30AE51D4">
      <w:pPr>
        <w:spacing w:after="0"/>
        <w:rPr>
          <w:rFonts w:ascii="Corbel" w:eastAsia="Corbel" w:hAnsi="Corbel" w:cs="Corbel"/>
          <w:sz w:val="24"/>
          <w:szCs w:val="24"/>
        </w:rPr>
      </w:pPr>
    </w:p>
    <w:p w14:paraId="5BC9E0E0" w14:textId="5752A6AC" w:rsidR="0085747A" w:rsidRPr="0097073C" w:rsidRDefault="2DDEF4BC" w:rsidP="0097073C">
      <w:pPr>
        <w:ind w:left="1080"/>
        <w:jc w:val="both"/>
        <w:rPr>
          <w:rFonts w:ascii="Corbel" w:eastAsia="Corbel" w:hAnsi="Corbel" w:cs="Corbel"/>
          <w:sz w:val="24"/>
          <w:szCs w:val="24"/>
        </w:rPr>
      </w:pPr>
      <w:r w:rsidRPr="30AE51D4">
        <w:rPr>
          <w:rFonts w:ascii="Corbel" w:eastAsia="Corbel" w:hAnsi="Corbel" w:cs="Corbel"/>
          <w:sz w:val="24"/>
          <w:szCs w:val="24"/>
        </w:rPr>
        <w:t xml:space="preserve">B.  Problematyka ćwiczeń audytoryjnych, konwersatoryjnych, laboratoryjnych, zajęć praktycznych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30AE51D4" w:rsidRPr="0097073C" w14:paraId="6E97A9CF" w14:textId="77777777" w:rsidTr="30AE51D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1B08549" w14:textId="738F7644" w:rsidR="30AE51D4" w:rsidRPr="0097073C" w:rsidRDefault="30AE51D4" w:rsidP="30AE51D4">
            <w:pPr>
              <w:spacing w:after="0"/>
              <w:ind w:left="708" w:hanging="708"/>
              <w:rPr>
                <w:rFonts w:ascii="Corbel" w:eastAsia="Corbel" w:hAnsi="Corbel" w:cs="Corbel"/>
                <w:sz w:val="24"/>
                <w:szCs w:val="24"/>
              </w:rPr>
            </w:pPr>
            <w:r w:rsidRPr="30AE51D4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30AE51D4" w:rsidRPr="0097073C" w14:paraId="3EFCD175" w14:textId="77777777" w:rsidTr="30AE51D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8EA18F9" w14:textId="35A0E0BE" w:rsidR="30AE51D4" w:rsidRPr="0097073C" w:rsidRDefault="30AE51D4" w:rsidP="30AE51D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30AE51D4">
              <w:rPr>
                <w:rFonts w:ascii="Corbel" w:eastAsia="Corbel" w:hAnsi="Corbel" w:cs="Corbel"/>
                <w:sz w:val="24"/>
                <w:szCs w:val="24"/>
              </w:rPr>
              <w:t>Wiek niemowlęcy – znaczenie wczesnych relacji dziecko–opiekun, kształtowanie się podstawowego poczucia bezpieczeństwa.</w:t>
            </w:r>
          </w:p>
        </w:tc>
      </w:tr>
      <w:tr w:rsidR="30AE51D4" w:rsidRPr="0097073C" w14:paraId="13729776" w14:textId="77777777" w:rsidTr="30AE51D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B9A3C55" w14:textId="2A629C9F" w:rsidR="30AE51D4" w:rsidRPr="0097073C" w:rsidRDefault="30AE51D4" w:rsidP="30AE51D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30AE51D4">
              <w:rPr>
                <w:rFonts w:ascii="Corbel" w:eastAsia="Corbel" w:hAnsi="Corbel" w:cs="Corbel"/>
                <w:sz w:val="24"/>
                <w:szCs w:val="24"/>
              </w:rPr>
              <w:t xml:space="preserve">Wiek </w:t>
            </w:r>
            <w:proofErr w:type="spellStart"/>
            <w:r w:rsidRPr="30AE51D4">
              <w:rPr>
                <w:rFonts w:ascii="Corbel" w:eastAsia="Corbel" w:hAnsi="Corbel" w:cs="Corbel"/>
                <w:sz w:val="24"/>
                <w:szCs w:val="24"/>
              </w:rPr>
              <w:t>poniemowlęcy</w:t>
            </w:r>
            <w:proofErr w:type="spellEnd"/>
            <w:r w:rsidRPr="30AE51D4">
              <w:rPr>
                <w:rFonts w:ascii="Corbel" w:eastAsia="Corbel" w:hAnsi="Corbel" w:cs="Corbel"/>
                <w:sz w:val="24"/>
                <w:szCs w:val="24"/>
              </w:rPr>
              <w:t xml:space="preserve"> – rozwój autonomii i samodzielności dziecka.</w:t>
            </w:r>
          </w:p>
        </w:tc>
      </w:tr>
      <w:tr w:rsidR="30AE51D4" w:rsidRPr="0097073C" w14:paraId="24310DE0" w14:textId="77777777" w:rsidTr="30AE51D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F27E62F" w14:textId="174D59ED" w:rsidR="30AE51D4" w:rsidRPr="0097073C" w:rsidRDefault="30AE51D4" w:rsidP="30AE51D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30AE51D4">
              <w:rPr>
                <w:rFonts w:ascii="Corbel" w:eastAsia="Corbel" w:hAnsi="Corbel" w:cs="Corbel"/>
                <w:sz w:val="24"/>
                <w:szCs w:val="24"/>
              </w:rPr>
              <w:t>Wiek przedszkolny – rozwój inicjatywy, znaczenie zabawy i aktywności społecznej.</w:t>
            </w:r>
          </w:p>
        </w:tc>
      </w:tr>
      <w:tr w:rsidR="30AE51D4" w:rsidRPr="0097073C" w14:paraId="041C37EA" w14:textId="77777777" w:rsidTr="30AE51D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8853DD5" w14:textId="64703566" w:rsidR="30AE51D4" w:rsidRPr="0097073C" w:rsidRDefault="30AE51D4" w:rsidP="30AE51D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30AE51D4">
              <w:rPr>
                <w:rFonts w:ascii="Corbel" w:eastAsia="Corbel" w:hAnsi="Corbel" w:cs="Corbel"/>
                <w:sz w:val="24"/>
                <w:szCs w:val="24"/>
              </w:rPr>
              <w:t>Wiek szkolny – relacje rówieśnicze, rozwój samooceny oraz poczucia kompetencji.</w:t>
            </w:r>
          </w:p>
        </w:tc>
      </w:tr>
      <w:tr w:rsidR="30AE51D4" w:rsidRPr="0097073C" w14:paraId="3BB2CCB9" w14:textId="77777777" w:rsidTr="30AE51D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C1731EC" w14:textId="75E32857" w:rsidR="30AE51D4" w:rsidRPr="0097073C" w:rsidRDefault="30AE51D4" w:rsidP="30AE51D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30AE51D4">
              <w:rPr>
                <w:rFonts w:ascii="Corbel" w:eastAsia="Corbel" w:hAnsi="Corbel" w:cs="Corbel"/>
                <w:sz w:val="24"/>
                <w:szCs w:val="24"/>
              </w:rPr>
              <w:t>Analiza sytuacji wychowawczych i edukacyjnych z uwzględnieniem indywidualnych potrzeb dziecka.</w:t>
            </w:r>
          </w:p>
        </w:tc>
      </w:tr>
      <w:tr w:rsidR="30AE51D4" w:rsidRPr="0097073C" w14:paraId="355E9804" w14:textId="77777777" w:rsidTr="30AE51D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7204909" w14:textId="072CED6D" w:rsidR="30AE51D4" w:rsidRPr="0097073C" w:rsidRDefault="30AE51D4" w:rsidP="30AE51D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30AE51D4">
              <w:rPr>
                <w:rFonts w:ascii="Corbel" w:eastAsia="Corbel" w:hAnsi="Corbel" w:cs="Corbel"/>
                <w:sz w:val="24"/>
                <w:szCs w:val="24"/>
              </w:rPr>
              <w:t>Projektowanie działań wspierających rozwój dziecka oraz jego aktywność poznawczą i twórczą.</w:t>
            </w:r>
          </w:p>
        </w:tc>
      </w:tr>
      <w:tr w:rsidR="30AE51D4" w:rsidRPr="0097073C" w14:paraId="05B20429" w14:textId="77777777" w:rsidTr="30AE51D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E53E69D" w14:textId="67CD12F9" w:rsidR="30AE51D4" w:rsidRPr="0097073C" w:rsidRDefault="30AE51D4" w:rsidP="30AE51D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30AE51D4">
              <w:rPr>
                <w:rFonts w:ascii="Corbel" w:eastAsia="Corbel" w:hAnsi="Corbel" w:cs="Corbel"/>
                <w:sz w:val="24"/>
                <w:szCs w:val="24"/>
              </w:rPr>
              <w:t>Rola nauczyciela w kształtowaniu postaw społecznych i wspieraniu indywidualności dziecka.</w:t>
            </w:r>
          </w:p>
        </w:tc>
      </w:tr>
    </w:tbl>
    <w:p w14:paraId="4BE4989E" w14:textId="7241B513" w:rsidR="0085747A" w:rsidRPr="0097073C" w:rsidRDefault="2DDEF4BC" w:rsidP="30AE51D4">
      <w:pPr>
        <w:spacing w:after="0"/>
        <w:rPr>
          <w:rFonts w:ascii="Corbel" w:eastAsia="Corbel" w:hAnsi="Corbel" w:cs="Corbel"/>
          <w:sz w:val="24"/>
          <w:szCs w:val="24"/>
        </w:rPr>
      </w:pPr>
      <w:r w:rsidRPr="0097073C">
        <w:rPr>
          <w:rFonts w:ascii="Corbel" w:eastAsia="Corbel" w:hAnsi="Corbel" w:cs="Corbel"/>
          <w:sz w:val="24"/>
          <w:szCs w:val="24"/>
        </w:rPr>
        <w:t xml:space="preserve"> </w:t>
      </w:r>
    </w:p>
    <w:p w14:paraId="25BF563D" w14:textId="76D10B88" w:rsidR="0085747A" w:rsidRPr="0097073C" w:rsidRDefault="2DDEF4BC" w:rsidP="30AE51D4">
      <w:pPr>
        <w:spacing w:after="0"/>
        <w:ind w:left="426"/>
        <w:rPr>
          <w:rFonts w:ascii="Corbel" w:eastAsia="Corbel" w:hAnsi="Corbel" w:cs="Corbel"/>
          <w:b/>
          <w:bCs/>
          <w:sz w:val="24"/>
          <w:szCs w:val="24"/>
        </w:rPr>
      </w:pPr>
      <w:r w:rsidRPr="0097073C">
        <w:rPr>
          <w:rFonts w:ascii="Corbel" w:eastAsia="Corbel" w:hAnsi="Corbel" w:cs="Corbel"/>
          <w:b/>
          <w:bCs/>
          <w:sz w:val="24"/>
          <w:szCs w:val="24"/>
        </w:rPr>
        <w:t xml:space="preserve">3.4 Metody dydaktyczne </w:t>
      </w:r>
    </w:p>
    <w:p w14:paraId="2157D2EC" w14:textId="2D18336A" w:rsidR="0085747A" w:rsidRPr="00C05F44" w:rsidRDefault="2DDEF4BC" w:rsidP="0097073C">
      <w:pPr>
        <w:spacing w:after="0"/>
        <w:jc w:val="both"/>
      </w:pPr>
      <w:r w:rsidRPr="30AE51D4">
        <w:rPr>
          <w:rFonts w:ascii="Corbel" w:eastAsia="Corbel" w:hAnsi="Corbel" w:cs="Corbel"/>
          <w:smallCaps/>
          <w:sz w:val="24"/>
          <w:szCs w:val="24"/>
        </w:rPr>
        <w:t>Wykład: wykład problemowy, wykład z prezentacją multimedialną.</w:t>
      </w:r>
    </w:p>
    <w:p w14:paraId="2DA2492B" w14:textId="3C7CF548" w:rsidR="0085747A" w:rsidRPr="00C05F44" w:rsidRDefault="2DDEF4BC" w:rsidP="30AE51D4">
      <w:pPr>
        <w:spacing w:after="0"/>
        <w:jc w:val="both"/>
      </w:pPr>
      <w:r w:rsidRPr="30AE51D4">
        <w:rPr>
          <w:rFonts w:ascii="Corbel" w:eastAsia="Corbel" w:hAnsi="Corbel" w:cs="Corbel"/>
          <w:smallCaps/>
          <w:sz w:val="24"/>
          <w:szCs w:val="24"/>
        </w:rPr>
        <w:t>Ćwiczenia: analiza i interpretacja tekstów źródłowych, praca w grupach, analiza przypadków, dyskusja.</w:t>
      </w:r>
    </w:p>
    <w:p w14:paraId="61BFA709" w14:textId="18D0EFD3" w:rsidR="0085747A" w:rsidRPr="00C05F44" w:rsidRDefault="2DDEF4BC" w:rsidP="0097073C">
      <w:pPr>
        <w:spacing w:after="0"/>
      </w:pPr>
      <w:r w:rsidRPr="30AE51D4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2A1409F6" w14:textId="497A1E67" w:rsidR="0085747A" w:rsidRPr="00C05F44" w:rsidRDefault="2DDEF4BC" w:rsidP="30AE51D4">
      <w:pPr>
        <w:tabs>
          <w:tab w:val="left" w:pos="284"/>
        </w:tabs>
        <w:spacing w:after="0"/>
      </w:pPr>
      <w:r w:rsidRPr="30AE51D4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1666EC15" w14:textId="75C47394" w:rsidR="0085747A" w:rsidRPr="00C05F44" w:rsidRDefault="2DDEF4BC" w:rsidP="30AE51D4">
      <w:pPr>
        <w:tabs>
          <w:tab w:val="left" w:pos="284"/>
        </w:tabs>
        <w:spacing w:after="0"/>
      </w:pPr>
      <w:r w:rsidRPr="30AE51D4">
        <w:rPr>
          <w:rFonts w:ascii="Corbel" w:eastAsia="Corbel" w:hAnsi="Corbel" w:cs="Corbel"/>
          <w:b/>
          <w:bCs/>
          <w:smallCaps/>
          <w:sz w:val="24"/>
          <w:szCs w:val="24"/>
        </w:rPr>
        <w:lastRenderedPageBreak/>
        <w:t xml:space="preserve"> </w:t>
      </w:r>
    </w:p>
    <w:p w14:paraId="2DEA019F" w14:textId="12B40792" w:rsidR="0085747A" w:rsidRPr="00C05F44" w:rsidRDefault="2DDEF4BC" w:rsidP="30AE51D4">
      <w:pPr>
        <w:spacing w:after="0"/>
        <w:ind w:left="426"/>
      </w:pPr>
      <w:r w:rsidRPr="30AE51D4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p w14:paraId="15315CD4" w14:textId="4D11C11F" w:rsidR="0085747A" w:rsidRPr="00C05F44" w:rsidRDefault="2DDEF4BC" w:rsidP="30AE51D4">
      <w:pPr>
        <w:spacing w:after="0"/>
      </w:pPr>
      <w:r w:rsidRPr="30AE51D4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2009"/>
        <w:gridCol w:w="4854"/>
        <w:gridCol w:w="2296"/>
      </w:tblGrid>
      <w:tr w:rsidR="30AE51D4" w14:paraId="6A006C39" w14:textId="77777777" w:rsidTr="30AE51D4">
        <w:trPr>
          <w:trHeight w:val="300"/>
        </w:trPr>
        <w:tc>
          <w:tcPr>
            <w:tcW w:w="20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A0AD1E7" w14:textId="37B91C1B" w:rsidR="30AE51D4" w:rsidRDefault="30AE51D4" w:rsidP="30AE51D4">
            <w:pPr>
              <w:spacing w:after="0"/>
              <w:jc w:val="center"/>
            </w:pPr>
            <w:r w:rsidRPr="30AE51D4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4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607DD69" w14:textId="42645CF7" w:rsidR="30AE51D4" w:rsidRDefault="30AE51D4" w:rsidP="30AE51D4">
            <w:pPr>
              <w:spacing w:after="0"/>
              <w:jc w:val="center"/>
            </w:pPr>
            <w:r w:rsidRPr="30AE51D4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 xml:space="preserve">Metody oceny efektów uczenia </w:t>
            </w:r>
            <w:proofErr w:type="spellStart"/>
            <w:r w:rsidRPr="30AE51D4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sie</w:t>
            </w:r>
            <w:proofErr w:type="spellEnd"/>
          </w:p>
          <w:p w14:paraId="45C1E9DF" w14:textId="4C51B31E" w:rsidR="30AE51D4" w:rsidRDefault="30AE51D4" w:rsidP="30AE51D4">
            <w:pPr>
              <w:spacing w:after="0"/>
              <w:jc w:val="center"/>
            </w:pPr>
            <w:r w:rsidRPr="30AE51D4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F95263C" w14:textId="1BF38AF8" w:rsidR="30AE51D4" w:rsidRDefault="30AE51D4" w:rsidP="30AE51D4">
            <w:pPr>
              <w:spacing w:after="0"/>
              <w:jc w:val="center"/>
            </w:pPr>
            <w:r w:rsidRPr="30AE51D4">
              <w:rPr>
                <w:rFonts w:ascii="Corbel" w:eastAsia="Corbel" w:hAnsi="Corbel" w:cs="Corbel"/>
                <w:smallCaps/>
                <w:sz w:val="24"/>
                <w:szCs w:val="24"/>
              </w:rPr>
              <w:t>Forma zajęć dydaktycznych</w:t>
            </w:r>
          </w:p>
          <w:p w14:paraId="6D8376B0" w14:textId="683FCA91" w:rsidR="30AE51D4" w:rsidRDefault="30AE51D4" w:rsidP="30AE51D4">
            <w:pPr>
              <w:spacing w:after="0"/>
              <w:jc w:val="center"/>
            </w:pPr>
            <w:r w:rsidRPr="30AE51D4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(w, </w:t>
            </w:r>
            <w:proofErr w:type="spellStart"/>
            <w:r w:rsidRPr="30AE51D4">
              <w:rPr>
                <w:rFonts w:ascii="Corbel" w:eastAsia="Corbel" w:hAnsi="Corbel" w:cs="Corbel"/>
                <w:smallCaps/>
                <w:sz w:val="24"/>
                <w:szCs w:val="24"/>
              </w:rPr>
              <w:t>ćw</w:t>
            </w:r>
            <w:proofErr w:type="spellEnd"/>
            <w:r w:rsidRPr="30AE51D4">
              <w:rPr>
                <w:rFonts w:ascii="Corbel" w:eastAsia="Corbel" w:hAnsi="Corbel" w:cs="Corbel"/>
                <w:smallCaps/>
                <w:sz w:val="24"/>
                <w:szCs w:val="24"/>
              </w:rPr>
              <w:t>, …)</w:t>
            </w:r>
          </w:p>
        </w:tc>
      </w:tr>
      <w:tr w:rsidR="30AE51D4" w14:paraId="39D75736" w14:textId="77777777" w:rsidTr="30AE51D4">
        <w:trPr>
          <w:trHeight w:val="300"/>
        </w:trPr>
        <w:tc>
          <w:tcPr>
            <w:tcW w:w="20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15050FA" w14:textId="268F283C" w:rsidR="30AE51D4" w:rsidRDefault="30AE51D4" w:rsidP="30AE51D4">
            <w:pPr>
              <w:spacing w:after="0"/>
            </w:pPr>
            <w:r w:rsidRPr="30AE51D4">
              <w:rPr>
                <w:rFonts w:ascii="Corbel" w:eastAsia="Corbel" w:hAnsi="Corbel" w:cs="Corbel"/>
                <w:smallCaps/>
                <w:sz w:val="24"/>
                <w:szCs w:val="24"/>
              </w:rPr>
              <w:t>ek_ 01</w:t>
            </w:r>
          </w:p>
        </w:tc>
        <w:tc>
          <w:tcPr>
            <w:tcW w:w="4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8BD490F" w14:textId="03DF40CA" w:rsidR="30AE51D4" w:rsidRDefault="30AE51D4" w:rsidP="30AE51D4">
            <w:pPr>
              <w:spacing w:after="0"/>
            </w:pPr>
            <w:r w:rsidRPr="30AE51D4">
              <w:rPr>
                <w:rFonts w:ascii="Corbel" w:eastAsia="Corbel" w:hAnsi="Corbel" w:cs="Corbel"/>
                <w:sz w:val="24"/>
                <w:szCs w:val="24"/>
              </w:rPr>
              <w:t>egzamin pisemny, kolokwium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DA4A661" w14:textId="47694BED" w:rsidR="30AE51D4" w:rsidRDefault="30AE51D4" w:rsidP="30AE51D4">
            <w:pPr>
              <w:spacing w:after="0"/>
              <w:jc w:val="center"/>
            </w:pPr>
            <w:r w:rsidRPr="30AE51D4">
              <w:rPr>
                <w:rFonts w:ascii="Corbel" w:eastAsia="Corbel" w:hAnsi="Corbel" w:cs="Corbel"/>
                <w:sz w:val="24"/>
                <w:szCs w:val="24"/>
              </w:rPr>
              <w:t>w., ćw.</w:t>
            </w:r>
          </w:p>
        </w:tc>
      </w:tr>
      <w:tr w:rsidR="30AE51D4" w14:paraId="1671C24D" w14:textId="77777777" w:rsidTr="30AE51D4">
        <w:trPr>
          <w:trHeight w:val="300"/>
        </w:trPr>
        <w:tc>
          <w:tcPr>
            <w:tcW w:w="20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D3A1DCC" w14:textId="44BF7594" w:rsidR="30AE51D4" w:rsidRDefault="30AE51D4" w:rsidP="30AE51D4">
            <w:pPr>
              <w:spacing w:after="0"/>
            </w:pPr>
            <w:r w:rsidRPr="30AE51D4">
              <w:rPr>
                <w:rFonts w:ascii="Corbel" w:eastAsia="Corbel" w:hAnsi="Corbel" w:cs="Corbel"/>
                <w:smallCaps/>
                <w:sz w:val="24"/>
                <w:szCs w:val="24"/>
              </w:rPr>
              <w:t>ek_ 02</w:t>
            </w:r>
          </w:p>
        </w:tc>
        <w:tc>
          <w:tcPr>
            <w:tcW w:w="4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302D86C" w14:textId="64EE0524" w:rsidR="30AE51D4" w:rsidRDefault="30AE51D4" w:rsidP="30AE51D4">
            <w:pPr>
              <w:spacing w:after="0"/>
            </w:pPr>
            <w:r w:rsidRPr="30AE51D4">
              <w:rPr>
                <w:rFonts w:ascii="Corbel" w:eastAsia="Corbel" w:hAnsi="Corbel" w:cs="Corbel"/>
                <w:sz w:val="24"/>
                <w:szCs w:val="24"/>
              </w:rPr>
              <w:t>egzamin pisemny, kolokwium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C1262EC" w14:textId="168EC73D" w:rsidR="30AE51D4" w:rsidRDefault="30AE51D4" w:rsidP="30AE51D4">
            <w:pPr>
              <w:spacing w:after="0"/>
              <w:jc w:val="center"/>
            </w:pPr>
            <w:r w:rsidRPr="30AE51D4">
              <w:rPr>
                <w:rFonts w:ascii="Corbel" w:eastAsia="Corbel" w:hAnsi="Corbel" w:cs="Corbel"/>
                <w:sz w:val="24"/>
                <w:szCs w:val="24"/>
              </w:rPr>
              <w:t>w., ćw.</w:t>
            </w:r>
          </w:p>
        </w:tc>
      </w:tr>
      <w:tr w:rsidR="30AE51D4" w14:paraId="5AD81FFC" w14:textId="77777777" w:rsidTr="30AE51D4">
        <w:trPr>
          <w:trHeight w:val="300"/>
        </w:trPr>
        <w:tc>
          <w:tcPr>
            <w:tcW w:w="20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279DFAC" w14:textId="6AA246DC" w:rsidR="30AE51D4" w:rsidRDefault="30AE51D4" w:rsidP="30AE51D4">
            <w:pPr>
              <w:spacing w:after="0"/>
            </w:pPr>
            <w:r w:rsidRPr="30AE51D4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4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2CBEB84" w14:textId="4A860515" w:rsidR="30AE51D4" w:rsidRDefault="30AE51D4" w:rsidP="30AE51D4">
            <w:pPr>
              <w:spacing w:after="0"/>
            </w:pPr>
            <w:r w:rsidRPr="30AE51D4">
              <w:rPr>
                <w:rFonts w:ascii="Corbel" w:eastAsia="Corbel" w:hAnsi="Corbel" w:cs="Corbel"/>
                <w:sz w:val="24"/>
                <w:szCs w:val="24"/>
              </w:rPr>
              <w:t>praca pisemna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AB31310" w14:textId="4C6759A2" w:rsidR="30AE51D4" w:rsidRDefault="30AE51D4" w:rsidP="30AE51D4">
            <w:pPr>
              <w:spacing w:after="0"/>
              <w:jc w:val="center"/>
            </w:pPr>
            <w:r w:rsidRPr="30AE51D4">
              <w:rPr>
                <w:rFonts w:ascii="Corbel" w:eastAsia="Corbel" w:hAnsi="Corbel" w:cs="Corbel"/>
                <w:sz w:val="24"/>
                <w:szCs w:val="24"/>
              </w:rPr>
              <w:t>ćw.</w:t>
            </w:r>
          </w:p>
        </w:tc>
      </w:tr>
      <w:tr w:rsidR="30AE51D4" w14:paraId="76527BA3" w14:textId="77777777" w:rsidTr="30AE51D4">
        <w:trPr>
          <w:trHeight w:val="300"/>
        </w:trPr>
        <w:tc>
          <w:tcPr>
            <w:tcW w:w="20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7EFAFC5" w14:textId="65A2C293" w:rsidR="30AE51D4" w:rsidRDefault="30AE51D4" w:rsidP="30AE51D4">
            <w:pPr>
              <w:spacing w:after="0"/>
            </w:pPr>
            <w:r w:rsidRPr="30AE51D4">
              <w:rPr>
                <w:rFonts w:ascii="Corbel" w:eastAsia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48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476F723" w14:textId="7CC7D1F5" w:rsidR="30AE51D4" w:rsidRDefault="30AE51D4" w:rsidP="30AE51D4">
            <w:pPr>
              <w:spacing w:after="0"/>
            </w:pPr>
            <w:r w:rsidRPr="30AE51D4">
              <w:rPr>
                <w:rFonts w:ascii="Corbel" w:eastAsia="Corbel" w:hAnsi="Corbel" w:cs="Corbel"/>
                <w:sz w:val="24"/>
                <w:szCs w:val="24"/>
              </w:rPr>
              <w:t>praca pisemna, obserwacja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0C0A900" w14:textId="7DCAF662" w:rsidR="30AE51D4" w:rsidRDefault="30AE51D4" w:rsidP="30AE51D4">
            <w:pPr>
              <w:spacing w:after="0"/>
              <w:jc w:val="center"/>
            </w:pPr>
            <w:r w:rsidRPr="30AE51D4">
              <w:rPr>
                <w:rFonts w:ascii="Corbel" w:eastAsia="Corbel" w:hAnsi="Corbel" w:cs="Corbel"/>
                <w:sz w:val="24"/>
                <w:szCs w:val="24"/>
              </w:rPr>
              <w:t>ćw.</w:t>
            </w:r>
          </w:p>
        </w:tc>
      </w:tr>
    </w:tbl>
    <w:p w14:paraId="797077D7" w14:textId="59818CFD" w:rsidR="0085747A" w:rsidRPr="00C05F44" w:rsidRDefault="2DDEF4BC" w:rsidP="30AE51D4">
      <w:pPr>
        <w:spacing w:after="0"/>
      </w:pPr>
      <w:r w:rsidRPr="30AE51D4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5BD1A56B" w14:textId="2601CA80" w:rsidR="0085747A" w:rsidRPr="00C05F44" w:rsidRDefault="2DDEF4BC" w:rsidP="30AE51D4">
      <w:pPr>
        <w:spacing w:after="0"/>
        <w:ind w:left="426"/>
      </w:pPr>
      <w:r w:rsidRPr="30AE51D4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p w14:paraId="3B2005F5" w14:textId="2616C0F1" w:rsidR="0085747A" w:rsidRPr="00C05F44" w:rsidRDefault="2DDEF4BC" w:rsidP="30AE51D4">
      <w:pPr>
        <w:spacing w:after="0"/>
        <w:ind w:left="426"/>
      </w:pPr>
      <w:r w:rsidRPr="30AE51D4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30AE51D4" w14:paraId="4B0457DC" w14:textId="77777777" w:rsidTr="30AE51D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8C27F41" w14:textId="6817434B" w:rsidR="30AE51D4" w:rsidRPr="0097073C" w:rsidRDefault="30AE51D4" w:rsidP="30AE51D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97073C">
              <w:rPr>
                <w:rFonts w:ascii="Corbel" w:eastAsia="Corbel" w:hAnsi="Corbel" w:cs="Corbel"/>
                <w:sz w:val="24"/>
                <w:szCs w:val="24"/>
              </w:rPr>
              <w:t>Wykład: egzamin pisemny w formie testu.</w:t>
            </w:r>
          </w:p>
          <w:p w14:paraId="581D2FFF" w14:textId="480D9CA3" w:rsidR="30AE51D4" w:rsidRPr="0097073C" w:rsidRDefault="30AE51D4" w:rsidP="30AE51D4">
            <w:pPr>
              <w:spacing w:before="240"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97073C">
              <w:rPr>
                <w:rFonts w:ascii="Corbel" w:eastAsia="Corbel" w:hAnsi="Corbel" w:cs="Corbel"/>
                <w:sz w:val="24"/>
                <w:szCs w:val="24"/>
              </w:rPr>
              <w:t xml:space="preserve">Egzamin ukierunkowany jest na sprawdzenie wiedzy wykraczającej poza znajomość faktów. Służy sprawdzeniu poziomu zrozumienia zagadnień, umiejętności analizy i syntezy informacji, rozwiązywaniu problemów. </w:t>
            </w:r>
          </w:p>
          <w:p w14:paraId="624465EA" w14:textId="6A6E9EE1" w:rsidR="30AE51D4" w:rsidRPr="0097073C" w:rsidRDefault="30AE51D4" w:rsidP="30AE51D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97073C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59AD0144" w14:textId="5E0EB30A" w:rsidR="30AE51D4" w:rsidRPr="0097073C" w:rsidRDefault="30AE51D4" w:rsidP="30AE51D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97073C">
              <w:rPr>
                <w:rFonts w:ascii="Corbel" w:eastAsia="Corbel" w:hAnsi="Corbel" w:cs="Corbel"/>
                <w:sz w:val="24"/>
                <w:szCs w:val="24"/>
              </w:rPr>
              <w:t>Ćwiczenia: aktywność w trakcie zajęć, analiza jakościowa odpowiedzi na pytania kolokwium zaliczeniowego, analiza jakościowa pracy pisemnej (charakterystyka wybranego problemu wychowawczego oraz zaproponowanie sposobów jego rozwiązania w oparciu o wybraną teorię wspierania rozwoju dziecka).</w:t>
            </w:r>
          </w:p>
          <w:p w14:paraId="08B18973" w14:textId="317E1E88" w:rsidR="30AE51D4" w:rsidRPr="0097073C" w:rsidRDefault="30AE51D4" w:rsidP="30AE51D4">
            <w:pPr>
              <w:spacing w:before="240"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97073C">
              <w:rPr>
                <w:rFonts w:ascii="Corbel" w:eastAsia="Corbel" w:hAnsi="Corbel" w:cs="Corbel"/>
                <w:sz w:val="24"/>
                <w:szCs w:val="24"/>
              </w:rPr>
              <w:t>Kryteria oceny:</w:t>
            </w:r>
          </w:p>
          <w:p w14:paraId="2D421D96" w14:textId="341C899C" w:rsidR="30AE51D4" w:rsidRPr="0097073C" w:rsidRDefault="30AE51D4" w:rsidP="30AE51D4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97073C">
              <w:rPr>
                <w:rFonts w:ascii="Corbel" w:eastAsia="Corbel" w:hAnsi="Corbel" w:cs="Corbel"/>
                <w:sz w:val="24"/>
                <w:szCs w:val="24"/>
              </w:rPr>
              <w:t>5.0 - wykazuje znajomość każdej z treści kształcenia na poziomie 91%-100%</w:t>
            </w:r>
          </w:p>
          <w:p w14:paraId="780CD1E4" w14:textId="0620A31E" w:rsidR="30AE51D4" w:rsidRPr="0097073C" w:rsidRDefault="30AE51D4" w:rsidP="30AE51D4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97073C">
              <w:rPr>
                <w:rFonts w:ascii="Corbel" w:eastAsia="Corbel" w:hAnsi="Corbel" w:cs="Corbel"/>
                <w:sz w:val="24"/>
                <w:szCs w:val="24"/>
              </w:rPr>
              <w:t>4.5 – wykazuje znajomość każdej z treści kształcenia na poziomie 81%-90%</w:t>
            </w:r>
          </w:p>
          <w:p w14:paraId="009A500D" w14:textId="5BA3B02C" w:rsidR="30AE51D4" w:rsidRPr="0097073C" w:rsidRDefault="30AE51D4" w:rsidP="30AE51D4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97073C">
              <w:rPr>
                <w:rFonts w:ascii="Corbel" w:eastAsia="Corbel" w:hAnsi="Corbel" w:cs="Corbel"/>
                <w:sz w:val="24"/>
                <w:szCs w:val="24"/>
              </w:rPr>
              <w:t>4.0 – wykazuje znajomość każdej z treści kształcenia na poziomie 71%-80%</w:t>
            </w:r>
          </w:p>
          <w:p w14:paraId="40743645" w14:textId="76EF4DD8" w:rsidR="30AE51D4" w:rsidRPr="0097073C" w:rsidRDefault="30AE51D4" w:rsidP="30AE51D4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97073C">
              <w:rPr>
                <w:rFonts w:ascii="Corbel" w:eastAsia="Corbel" w:hAnsi="Corbel" w:cs="Corbel"/>
                <w:sz w:val="24"/>
                <w:szCs w:val="24"/>
              </w:rPr>
              <w:t>3.5 – wykazuje znajomość każdej z treści kształcenia na poziomie 61%-70%</w:t>
            </w:r>
          </w:p>
          <w:p w14:paraId="77AEF1E1" w14:textId="52B69CDC" w:rsidR="30AE51D4" w:rsidRPr="0097073C" w:rsidRDefault="30AE51D4" w:rsidP="30AE51D4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97073C">
              <w:rPr>
                <w:rFonts w:ascii="Corbel" w:eastAsia="Corbel" w:hAnsi="Corbel" w:cs="Corbel"/>
                <w:sz w:val="24"/>
                <w:szCs w:val="24"/>
              </w:rPr>
              <w:t>3.0 – wykazuje znajomość każdej z treści kształcenia na poziomie 51%-60%</w:t>
            </w:r>
          </w:p>
          <w:p w14:paraId="08135509" w14:textId="6069579C" w:rsidR="30AE51D4" w:rsidRDefault="30AE51D4" w:rsidP="30AE51D4">
            <w:pPr>
              <w:spacing w:after="0"/>
            </w:pPr>
            <w:r w:rsidRPr="0097073C">
              <w:rPr>
                <w:rFonts w:ascii="Corbel" w:eastAsia="Corbel" w:hAnsi="Corbel" w:cs="Corbel"/>
                <w:sz w:val="24"/>
                <w:szCs w:val="24"/>
              </w:rPr>
              <w:t>2.0– wykazuje znajomość każdej z treści kształcenia poniżej 51%</w:t>
            </w:r>
          </w:p>
        </w:tc>
      </w:tr>
    </w:tbl>
    <w:p w14:paraId="34E1D474" w14:textId="426619D7" w:rsidR="0085747A" w:rsidRPr="00C05F44" w:rsidRDefault="2DDEF4BC" w:rsidP="30AE51D4">
      <w:pPr>
        <w:spacing w:after="0"/>
      </w:pPr>
      <w:hyperlink r:id="rId12" w:anchor="_ftnref1">
        <w:r w:rsidRPr="30AE51D4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30AE51D4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11A270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BF140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6F5C7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913BDC7" w14:textId="77777777" w:rsidTr="350825E5">
        <w:tc>
          <w:tcPr>
            <w:tcW w:w="4962" w:type="dxa"/>
            <w:vAlign w:val="center"/>
          </w:tcPr>
          <w:p w14:paraId="4B3BA6A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75824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BFE1264" w14:textId="77777777" w:rsidTr="350825E5">
        <w:tc>
          <w:tcPr>
            <w:tcW w:w="4962" w:type="dxa"/>
          </w:tcPr>
          <w:p w14:paraId="256448EC" w14:textId="5E9893E2" w:rsidR="0085747A" w:rsidRPr="003E7445" w:rsidRDefault="00C61DC5" w:rsidP="00915A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>G</w:t>
            </w:r>
            <w:r w:rsidR="0085747A" w:rsidRPr="003E7445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3E7445">
              <w:rPr>
                <w:rFonts w:ascii="Corbel" w:hAnsi="Corbel"/>
                <w:sz w:val="24"/>
                <w:szCs w:val="24"/>
              </w:rPr>
              <w:t> </w:t>
            </w:r>
            <w:r w:rsidR="0045729E" w:rsidRPr="003E7445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3E744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E7445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3E744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34E401B" w14:textId="6E71C45E" w:rsidR="0085747A" w:rsidRPr="009C54AE" w:rsidRDefault="007805CD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C54AE" w14:paraId="4C3E9F64" w14:textId="77777777" w:rsidTr="350825E5">
        <w:tc>
          <w:tcPr>
            <w:tcW w:w="4962" w:type="dxa"/>
          </w:tcPr>
          <w:p w14:paraId="1D146437" w14:textId="77777777" w:rsidR="00C61DC5" w:rsidRPr="003E74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3E7445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55C4F" w14:textId="39AE2374" w:rsidR="00C61DC5" w:rsidRPr="003E74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50825E5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677" w:type="dxa"/>
          </w:tcPr>
          <w:p w14:paraId="0FC323BC" w14:textId="333B25BE" w:rsidR="00C61DC5" w:rsidRPr="009C54AE" w:rsidRDefault="003E7445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5417CFC8" w14:textId="77777777" w:rsidTr="350825E5">
        <w:tc>
          <w:tcPr>
            <w:tcW w:w="4962" w:type="dxa"/>
          </w:tcPr>
          <w:p w14:paraId="19758CBB" w14:textId="77777777" w:rsidR="0071620A" w:rsidRPr="003E74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DA4ADC3" w14:textId="6757DD2B" w:rsidR="00C61DC5" w:rsidRPr="003E74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lastRenderedPageBreak/>
              <w:t xml:space="preserve">(przygotowanie do zajęć, egzaminu, </w:t>
            </w:r>
            <w:r w:rsidR="00263C19">
              <w:rPr>
                <w:rFonts w:ascii="Corbel" w:hAnsi="Corbel"/>
                <w:sz w:val="24"/>
                <w:szCs w:val="24"/>
              </w:rPr>
              <w:t>przygotowanie</w:t>
            </w:r>
            <w:r w:rsidRPr="003E7445">
              <w:rPr>
                <w:rFonts w:ascii="Corbel" w:hAnsi="Corbel"/>
                <w:sz w:val="24"/>
                <w:szCs w:val="24"/>
              </w:rPr>
              <w:t xml:space="preserve"> </w:t>
            </w:r>
            <w:r w:rsidR="00263C19">
              <w:rPr>
                <w:rFonts w:ascii="Corbel" w:hAnsi="Corbel"/>
                <w:sz w:val="24"/>
                <w:szCs w:val="24"/>
              </w:rPr>
              <w:t>pracy pisemnej</w:t>
            </w:r>
            <w:r w:rsidRPr="003E744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1E974F4" w14:textId="77777777" w:rsidR="003546CD" w:rsidRDefault="003546CD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438669E" w14:textId="77777777" w:rsidR="003546CD" w:rsidRDefault="003546CD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1AAE4C9" w14:textId="0DBBA8D7" w:rsidR="00C61DC5" w:rsidRPr="009C54AE" w:rsidRDefault="007805CD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125</w:t>
            </w:r>
          </w:p>
        </w:tc>
      </w:tr>
      <w:tr w:rsidR="0085747A" w:rsidRPr="009C54AE" w14:paraId="3CA453CE" w14:textId="77777777" w:rsidTr="350825E5">
        <w:tc>
          <w:tcPr>
            <w:tcW w:w="4962" w:type="dxa"/>
          </w:tcPr>
          <w:p w14:paraId="308B008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5FA0F358" w14:textId="23DD90A0" w:rsidR="0085747A" w:rsidRPr="009C54AE" w:rsidRDefault="003E7445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9C54AE" w14:paraId="370E0FC1" w14:textId="77777777" w:rsidTr="350825E5">
        <w:tc>
          <w:tcPr>
            <w:tcW w:w="4962" w:type="dxa"/>
          </w:tcPr>
          <w:p w14:paraId="072FE1B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2F25E07" w14:textId="1278D842" w:rsidR="0085747A" w:rsidRPr="009C54AE" w:rsidRDefault="003E7445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317F377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87F3CE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5022A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14DB46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43F0D" w:rsidRPr="009C54AE" w14:paraId="4BF72530" w14:textId="77777777" w:rsidTr="0071620A">
        <w:trPr>
          <w:trHeight w:val="397"/>
        </w:trPr>
        <w:tc>
          <w:tcPr>
            <w:tcW w:w="3544" w:type="dxa"/>
          </w:tcPr>
          <w:p w14:paraId="2D0E0665" w14:textId="77777777" w:rsidR="00643F0D" w:rsidRPr="009C54AE" w:rsidRDefault="00643F0D" w:rsidP="00643F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E180EA9" w14:textId="7C12D556" w:rsidR="00643F0D" w:rsidRPr="00643F0D" w:rsidRDefault="00643F0D" w:rsidP="00643F0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643F0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  <w:tr w:rsidR="00643F0D" w:rsidRPr="009C54AE" w14:paraId="0E72CA77" w14:textId="77777777" w:rsidTr="0071620A">
        <w:trPr>
          <w:trHeight w:val="397"/>
        </w:trPr>
        <w:tc>
          <w:tcPr>
            <w:tcW w:w="3544" w:type="dxa"/>
          </w:tcPr>
          <w:p w14:paraId="635A7A54" w14:textId="77777777" w:rsidR="00643F0D" w:rsidRPr="009C54AE" w:rsidRDefault="00643F0D" w:rsidP="00643F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113C4D4" w14:textId="798F2E1D" w:rsidR="00643F0D" w:rsidRPr="00643F0D" w:rsidRDefault="00643F0D" w:rsidP="00643F0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43F0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</w:tbl>
    <w:p w14:paraId="64CDFBB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3E761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0445B2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F9EB84E" w14:textId="77777777" w:rsidTr="0071620A">
        <w:trPr>
          <w:trHeight w:val="397"/>
        </w:trPr>
        <w:tc>
          <w:tcPr>
            <w:tcW w:w="7513" w:type="dxa"/>
          </w:tcPr>
          <w:p w14:paraId="3BE63150" w14:textId="2F8FBF15" w:rsidR="00893FC9" w:rsidRPr="003A5D5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96A572B" w14:textId="72578CB6" w:rsidR="00D27893" w:rsidRPr="009C54AE" w:rsidRDefault="00FB7367" w:rsidP="0002388A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Schaffer</w:t>
            </w:r>
            <w:proofErr w:type="spellEnd"/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R. H.(2019). Psychologia dziecka. Warszawa: PWN.</w:t>
            </w:r>
          </w:p>
        </w:tc>
      </w:tr>
      <w:tr w:rsidR="0085747A" w:rsidRPr="009C54AE" w14:paraId="1057D0E1" w14:textId="77777777" w:rsidTr="0071620A">
        <w:trPr>
          <w:trHeight w:val="397"/>
        </w:trPr>
        <w:tc>
          <w:tcPr>
            <w:tcW w:w="7513" w:type="dxa"/>
          </w:tcPr>
          <w:p w14:paraId="2B7B2B3F" w14:textId="38A25B5A" w:rsidR="00893FC9" w:rsidRPr="003A5D5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F182AAC" w14:textId="23BE0B8B" w:rsidR="00E04CFB" w:rsidRDefault="00B9123E" w:rsidP="0002388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707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nb-NO"/>
              </w:rPr>
              <w:t xml:space="preserve">Baker, S., Bates A. L., </w:t>
            </w:r>
            <w:proofErr w:type="spellStart"/>
            <w:r w:rsidRPr="009707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nb-NO"/>
              </w:rPr>
              <w:t>Ilg</w:t>
            </w:r>
            <w:proofErr w:type="spellEnd"/>
            <w:r w:rsidRPr="009707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nb-NO"/>
              </w:rPr>
              <w:t xml:space="preserve"> F.L. (2018). </w:t>
            </w:r>
            <w:r w:rsidRPr="00B771B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Rozwój psychiczny dziecka od 0 do 10 lat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Sopot: GWP.</w:t>
            </w:r>
          </w:p>
          <w:p w14:paraId="0E2F358C" w14:textId="4CCD9CDA" w:rsidR="00E04CFB" w:rsidRDefault="00FB7367" w:rsidP="0002388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Brzezińska, A., Ziółkowska, B., </w:t>
            </w:r>
            <w:proofErr w:type="spellStart"/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Appelt</w:t>
            </w:r>
            <w:proofErr w:type="spellEnd"/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K. (2015). Psychologia rozwoju człowieka. Sopot: GWP.</w:t>
            </w:r>
          </w:p>
          <w:p w14:paraId="7F753B3D" w14:textId="07072A5F" w:rsidR="00E04CFB" w:rsidRDefault="00B9123E" w:rsidP="0002388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6239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Schaffer</w:t>
            </w:r>
            <w:proofErr w:type="spellEnd"/>
            <w:r w:rsidRPr="006239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R. H.(20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10</w:t>
            </w:r>
            <w:r w:rsidRPr="006239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)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</w:t>
            </w:r>
            <w:r w:rsidRPr="006239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Psychologia rozwojowa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</w:t>
            </w:r>
            <w:r w:rsidRPr="006239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Podstawowe pojęcia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Kraków: Wydawnictwo UJ.</w:t>
            </w:r>
          </w:p>
          <w:p w14:paraId="5CFECC39" w14:textId="38F12374" w:rsidR="00E04CFB" w:rsidRPr="00E04CFB" w:rsidRDefault="00E04CFB" w:rsidP="0002388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Kościelska, M. (2017). Wspomaganie rozwoju osób z niepełnosprawnością intelektualną. W: J. </w:t>
            </w:r>
            <w:proofErr w:type="spellStart"/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Trempała</w:t>
            </w:r>
            <w:proofErr w:type="spellEnd"/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(red.). Psychologia rozwoju człowieka (s. 433-445). Warszawa: PWN.</w:t>
            </w:r>
          </w:p>
          <w:p w14:paraId="17115E35" w14:textId="18288B52" w:rsidR="00B771B4" w:rsidRPr="00893FC9" w:rsidRDefault="00E04CFB" w:rsidP="0002388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Pisula, E. (2017). Wspomaganie osób z zaburzeniami należącymi do autystycznego spektrum w perspektywie psychopatologii rozwojowej. W: J. </w:t>
            </w:r>
            <w:proofErr w:type="spellStart"/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Trempała</w:t>
            </w:r>
            <w:proofErr w:type="spellEnd"/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(red.). Psychologia rozwoju człowieka (s. 446-454). Warszawa: PWN.</w:t>
            </w:r>
          </w:p>
        </w:tc>
      </w:tr>
    </w:tbl>
    <w:p w14:paraId="13F4EF0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1B3B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D8F9E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EB256" w14:textId="77777777" w:rsidR="00020755" w:rsidRDefault="00020755" w:rsidP="00C16ABF">
      <w:pPr>
        <w:spacing w:after="0" w:line="240" w:lineRule="auto"/>
      </w:pPr>
      <w:r>
        <w:separator/>
      </w:r>
    </w:p>
  </w:endnote>
  <w:endnote w:type="continuationSeparator" w:id="0">
    <w:p w14:paraId="5B56952A" w14:textId="77777777" w:rsidR="00020755" w:rsidRDefault="0002075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5FA90" w14:textId="77777777" w:rsidR="00020755" w:rsidRDefault="00020755" w:rsidP="00C16ABF">
      <w:pPr>
        <w:spacing w:after="0" w:line="240" w:lineRule="auto"/>
      </w:pPr>
      <w:r>
        <w:separator/>
      </w:r>
    </w:p>
  </w:footnote>
  <w:footnote w:type="continuationSeparator" w:id="0">
    <w:p w14:paraId="0054E4E1" w14:textId="77777777" w:rsidR="00020755" w:rsidRDefault="00020755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04A2A"/>
    <w:multiLevelType w:val="hybridMultilevel"/>
    <w:tmpl w:val="E11CA6D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9A4730"/>
    <w:multiLevelType w:val="hybridMultilevel"/>
    <w:tmpl w:val="6E8212D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3073432">
    <w:abstractNumId w:val="1"/>
  </w:num>
  <w:num w:numId="2" w16cid:durableId="62723351">
    <w:abstractNumId w:val="0"/>
  </w:num>
  <w:num w:numId="3" w16cid:durableId="31256512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0755"/>
    <w:rsid w:val="00022ECE"/>
    <w:rsid w:val="0002388A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220E"/>
    <w:rsid w:val="000F1C57"/>
    <w:rsid w:val="000F5615"/>
    <w:rsid w:val="00124BFF"/>
    <w:rsid w:val="0012560E"/>
    <w:rsid w:val="00126CDD"/>
    <w:rsid w:val="00127108"/>
    <w:rsid w:val="00131936"/>
    <w:rsid w:val="00132050"/>
    <w:rsid w:val="00134B13"/>
    <w:rsid w:val="00146BC0"/>
    <w:rsid w:val="00153C41"/>
    <w:rsid w:val="00154381"/>
    <w:rsid w:val="001565F6"/>
    <w:rsid w:val="001640A7"/>
    <w:rsid w:val="00164FA7"/>
    <w:rsid w:val="00166A03"/>
    <w:rsid w:val="001718A7"/>
    <w:rsid w:val="001737CF"/>
    <w:rsid w:val="00176083"/>
    <w:rsid w:val="001770C7"/>
    <w:rsid w:val="001841D5"/>
    <w:rsid w:val="001856F0"/>
    <w:rsid w:val="00192F37"/>
    <w:rsid w:val="001A70D2"/>
    <w:rsid w:val="001D657B"/>
    <w:rsid w:val="001D7B54"/>
    <w:rsid w:val="001E0209"/>
    <w:rsid w:val="001F2CA2"/>
    <w:rsid w:val="002144C0"/>
    <w:rsid w:val="00217D3B"/>
    <w:rsid w:val="0022477D"/>
    <w:rsid w:val="002278A9"/>
    <w:rsid w:val="002336F9"/>
    <w:rsid w:val="0024028F"/>
    <w:rsid w:val="00244ABC"/>
    <w:rsid w:val="00263C19"/>
    <w:rsid w:val="00273572"/>
    <w:rsid w:val="00281FF2"/>
    <w:rsid w:val="002857DE"/>
    <w:rsid w:val="00291567"/>
    <w:rsid w:val="002A22BF"/>
    <w:rsid w:val="002A2389"/>
    <w:rsid w:val="002A27E7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46CD"/>
    <w:rsid w:val="0035629A"/>
    <w:rsid w:val="003636F3"/>
    <w:rsid w:val="00363F78"/>
    <w:rsid w:val="003846BF"/>
    <w:rsid w:val="00393321"/>
    <w:rsid w:val="003A0A5B"/>
    <w:rsid w:val="003A1176"/>
    <w:rsid w:val="003A5D5D"/>
    <w:rsid w:val="003C0BAE"/>
    <w:rsid w:val="003D18A9"/>
    <w:rsid w:val="003D6CE2"/>
    <w:rsid w:val="003E0D04"/>
    <w:rsid w:val="003E1941"/>
    <w:rsid w:val="003E2FE6"/>
    <w:rsid w:val="003E49D5"/>
    <w:rsid w:val="003E7445"/>
    <w:rsid w:val="003F097E"/>
    <w:rsid w:val="003F38C0"/>
    <w:rsid w:val="00414E3C"/>
    <w:rsid w:val="0042244A"/>
    <w:rsid w:val="0042745A"/>
    <w:rsid w:val="00431D5C"/>
    <w:rsid w:val="00433C34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12B"/>
    <w:rsid w:val="004A4D1F"/>
    <w:rsid w:val="004D5282"/>
    <w:rsid w:val="004F1551"/>
    <w:rsid w:val="004F55A3"/>
    <w:rsid w:val="0050496F"/>
    <w:rsid w:val="00513B6F"/>
    <w:rsid w:val="00517C63"/>
    <w:rsid w:val="00526C94"/>
    <w:rsid w:val="00531368"/>
    <w:rsid w:val="005363C4"/>
    <w:rsid w:val="00536BDE"/>
    <w:rsid w:val="00543ACC"/>
    <w:rsid w:val="00563114"/>
    <w:rsid w:val="0056696D"/>
    <w:rsid w:val="00573EF9"/>
    <w:rsid w:val="0059484D"/>
    <w:rsid w:val="005A0855"/>
    <w:rsid w:val="005A3196"/>
    <w:rsid w:val="005C080F"/>
    <w:rsid w:val="005C55E5"/>
    <w:rsid w:val="005C696A"/>
    <w:rsid w:val="005D173B"/>
    <w:rsid w:val="005E6E85"/>
    <w:rsid w:val="005E7AF8"/>
    <w:rsid w:val="005F31D2"/>
    <w:rsid w:val="0061029B"/>
    <w:rsid w:val="00615DAB"/>
    <w:rsid w:val="00617230"/>
    <w:rsid w:val="00621CE1"/>
    <w:rsid w:val="00623987"/>
    <w:rsid w:val="00627FC9"/>
    <w:rsid w:val="00643F0D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0BE4"/>
    <w:rsid w:val="0070393B"/>
    <w:rsid w:val="00705B0F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18B"/>
    <w:rsid w:val="00766FD4"/>
    <w:rsid w:val="007805CD"/>
    <w:rsid w:val="0078168C"/>
    <w:rsid w:val="00787C2A"/>
    <w:rsid w:val="00790E27"/>
    <w:rsid w:val="00796C78"/>
    <w:rsid w:val="007A3053"/>
    <w:rsid w:val="007A4022"/>
    <w:rsid w:val="007A6E6E"/>
    <w:rsid w:val="007C3299"/>
    <w:rsid w:val="007C3BCC"/>
    <w:rsid w:val="007C4546"/>
    <w:rsid w:val="007D6E56"/>
    <w:rsid w:val="007F1652"/>
    <w:rsid w:val="007F4155"/>
    <w:rsid w:val="008114E5"/>
    <w:rsid w:val="0081554D"/>
    <w:rsid w:val="0081707E"/>
    <w:rsid w:val="00825B73"/>
    <w:rsid w:val="008338B6"/>
    <w:rsid w:val="008449B3"/>
    <w:rsid w:val="00847B22"/>
    <w:rsid w:val="0085747A"/>
    <w:rsid w:val="00877B09"/>
    <w:rsid w:val="00884922"/>
    <w:rsid w:val="00885F64"/>
    <w:rsid w:val="008917F9"/>
    <w:rsid w:val="00893FC9"/>
    <w:rsid w:val="008A45F7"/>
    <w:rsid w:val="008C0CC0"/>
    <w:rsid w:val="008C19A9"/>
    <w:rsid w:val="008C379D"/>
    <w:rsid w:val="008C5147"/>
    <w:rsid w:val="008C5359"/>
    <w:rsid w:val="008C5363"/>
    <w:rsid w:val="008C7868"/>
    <w:rsid w:val="008D3DFB"/>
    <w:rsid w:val="008E64F4"/>
    <w:rsid w:val="008F12C9"/>
    <w:rsid w:val="008F1B60"/>
    <w:rsid w:val="008F6E29"/>
    <w:rsid w:val="00915AD3"/>
    <w:rsid w:val="00916188"/>
    <w:rsid w:val="00923D7D"/>
    <w:rsid w:val="00927071"/>
    <w:rsid w:val="00934B01"/>
    <w:rsid w:val="009372EB"/>
    <w:rsid w:val="009508DF"/>
    <w:rsid w:val="00950DAC"/>
    <w:rsid w:val="00954A07"/>
    <w:rsid w:val="00967BE0"/>
    <w:rsid w:val="0097073C"/>
    <w:rsid w:val="0099477D"/>
    <w:rsid w:val="00996514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2F87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5A50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71B4"/>
    <w:rsid w:val="00B8056E"/>
    <w:rsid w:val="00B819C8"/>
    <w:rsid w:val="00B82308"/>
    <w:rsid w:val="00B90885"/>
    <w:rsid w:val="00B9123E"/>
    <w:rsid w:val="00BB1E3A"/>
    <w:rsid w:val="00BB520A"/>
    <w:rsid w:val="00BD3869"/>
    <w:rsid w:val="00BD66E9"/>
    <w:rsid w:val="00BD6FF4"/>
    <w:rsid w:val="00BF2C41"/>
    <w:rsid w:val="00C01DF5"/>
    <w:rsid w:val="00C058B4"/>
    <w:rsid w:val="00C05F44"/>
    <w:rsid w:val="00C131B5"/>
    <w:rsid w:val="00C16ABF"/>
    <w:rsid w:val="00C170AE"/>
    <w:rsid w:val="00C17B6A"/>
    <w:rsid w:val="00C25424"/>
    <w:rsid w:val="00C26CB7"/>
    <w:rsid w:val="00C324C1"/>
    <w:rsid w:val="00C339D3"/>
    <w:rsid w:val="00C36992"/>
    <w:rsid w:val="00C56036"/>
    <w:rsid w:val="00C61DC5"/>
    <w:rsid w:val="00C630BF"/>
    <w:rsid w:val="00C67E92"/>
    <w:rsid w:val="00C70A26"/>
    <w:rsid w:val="00C766DF"/>
    <w:rsid w:val="00C81E88"/>
    <w:rsid w:val="00C94B98"/>
    <w:rsid w:val="00CA1988"/>
    <w:rsid w:val="00CA2B96"/>
    <w:rsid w:val="00CA5089"/>
    <w:rsid w:val="00CB42CB"/>
    <w:rsid w:val="00CD389A"/>
    <w:rsid w:val="00CD6897"/>
    <w:rsid w:val="00CE5BAC"/>
    <w:rsid w:val="00CF25BE"/>
    <w:rsid w:val="00CF78ED"/>
    <w:rsid w:val="00D02B25"/>
    <w:rsid w:val="00D02EBA"/>
    <w:rsid w:val="00D10178"/>
    <w:rsid w:val="00D17C3C"/>
    <w:rsid w:val="00D26B2C"/>
    <w:rsid w:val="00D27893"/>
    <w:rsid w:val="00D352C9"/>
    <w:rsid w:val="00D425B2"/>
    <w:rsid w:val="00D428D6"/>
    <w:rsid w:val="00D552B2"/>
    <w:rsid w:val="00D608D1"/>
    <w:rsid w:val="00D74119"/>
    <w:rsid w:val="00D8075B"/>
    <w:rsid w:val="00D8678B"/>
    <w:rsid w:val="00D90760"/>
    <w:rsid w:val="00DA2114"/>
    <w:rsid w:val="00DB5934"/>
    <w:rsid w:val="00DB5BFD"/>
    <w:rsid w:val="00DE09C0"/>
    <w:rsid w:val="00DE4A14"/>
    <w:rsid w:val="00DF320D"/>
    <w:rsid w:val="00DF71C8"/>
    <w:rsid w:val="00E04CFB"/>
    <w:rsid w:val="00E129B8"/>
    <w:rsid w:val="00E13F0F"/>
    <w:rsid w:val="00E15B8F"/>
    <w:rsid w:val="00E21E7D"/>
    <w:rsid w:val="00E22FBC"/>
    <w:rsid w:val="00E24BF5"/>
    <w:rsid w:val="00E25338"/>
    <w:rsid w:val="00E32E4D"/>
    <w:rsid w:val="00E51E44"/>
    <w:rsid w:val="00E63348"/>
    <w:rsid w:val="00E77E88"/>
    <w:rsid w:val="00E8107D"/>
    <w:rsid w:val="00E960BB"/>
    <w:rsid w:val="00E97A30"/>
    <w:rsid w:val="00EA2074"/>
    <w:rsid w:val="00EA4832"/>
    <w:rsid w:val="00EA4E9D"/>
    <w:rsid w:val="00EC24FB"/>
    <w:rsid w:val="00EC4899"/>
    <w:rsid w:val="00ED03AB"/>
    <w:rsid w:val="00ED32D2"/>
    <w:rsid w:val="00EE32DE"/>
    <w:rsid w:val="00EE50FA"/>
    <w:rsid w:val="00EE5457"/>
    <w:rsid w:val="00F070AB"/>
    <w:rsid w:val="00F11760"/>
    <w:rsid w:val="00F151D3"/>
    <w:rsid w:val="00F17567"/>
    <w:rsid w:val="00F27A7B"/>
    <w:rsid w:val="00F515E8"/>
    <w:rsid w:val="00F526AF"/>
    <w:rsid w:val="00F57329"/>
    <w:rsid w:val="00F617C3"/>
    <w:rsid w:val="00F7066B"/>
    <w:rsid w:val="00F83B28"/>
    <w:rsid w:val="00FA46E5"/>
    <w:rsid w:val="00FB6CC0"/>
    <w:rsid w:val="00FB7367"/>
    <w:rsid w:val="00FB7DBA"/>
    <w:rsid w:val="00FC1C25"/>
    <w:rsid w:val="00FC3F45"/>
    <w:rsid w:val="00FD503F"/>
    <w:rsid w:val="00FD7589"/>
    <w:rsid w:val="00FF016A"/>
    <w:rsid w:val="00FF1401"/>
    <w:rsid w:val="00FF5E7D"/>
    <w:rsid w:val="05B4E668"/>
    <w:rsid w:val="2DDEF4BC"/>
    <w:rsid w:val="30AE51D4"/>
    <w:rsid w:val="350825E5"/>
    <w:rsid w:val="7F028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07ABD"/>
  <w15:docId w15:val="{80F88DA7-08DE-4C6F-A911-17DDA107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5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d5ef28815df449a1b862c8bae3a346ff&amp;wdorigin=TEAMS-MAGLEV.teamsSdk_ns.rwc&amp;wdexp=TEAMS-TREATMENT&amp;wdhostclicktime=1773072957499&amp;wdenableroaming=1&amp;mscc=1&amp;hid=F158FEA1-809E-F000-CEE0-026095B099C6.0&amp;uih=sharepointcom&amp;wdlcid=pl-PL&amp;jsapi=1&amp;jsapiver=v2&amp;corrid=dc5f22d8-19ac-b93e-a85c-3af10be63f74&amp;usid=dc5f22d8-19ac-b93e-a85c-3af10be63f74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90&amp;csiro=1&amp;instantedit=1&amp;wopicomplete=1&amp;wdredirectionreason=Unified_SingleFlus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d5ef28815df449a1b862c8bae3a346ff&amp;wdorigin=TEAMS-MAGLEV.teamsSdk_ns.rwc&amp;wdexp=TEAMS-TREATMENT&amp;wdhostclicktime=1773072957499&amp;wdenableroaming=1&amp;mscc=1&amp;hid=F158FEA1-809E-F000-CEE0-026095B099C6.0&amp;uih=sharepointcom&amp;wdlcid=pl-PL&amp;jsapi=1&amp;jsapiver=v2&amp;corrid=dc5f22d8-19ac-b93e-a85c-3af10be63f74&amp;usid=dc5f22d8-19ac-b93e-a85c-3af10be63f74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90&amp;csiro=1&amp;instantedit=1&amp;wopicomplete=1&amp;wdredirectionreason=Unified_SingleFlus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C4B08-F93C-4E88-A1CB-DA05672C24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57FED6-222D-4491-AE4E-9C8F5EB2A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543B12-A3CE-434E-9AE3-D617359EF2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09425B-E04A-4980-B493-BC85C77EE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1527</Words>
  <Characters>9164</Characters>
  <Application>Microsoft Office Word</Application>
  <DocSecurity>0</DocSecurity>
  <Lines>76</Lines>
  <Paragraphs>21</Paragraphs>
  <ScaleCrop>false</ScaleCrop>
  <Company>Hewlett-Packard Company</Company>
  <LinksUpToDate>false</LinksUpToDate>
  <CharactersWithSpaces>10670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27</cp:revision>
  <cp:lastPrinted>2019-02-06T12:12:00Z</cp:lastPrinted>
  <dcterms:created xsi:type="dcterms:W3CDTF">2019-10-23T17:43:00Z</dcterms:created>
  <dcterms:modified xsi:type="dcterms:W3CDTF">2026-03-14T18:14:00Z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